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3AF6CE" w14:textId="15480055"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052453">
        <w:rPr>
          <w:b/>
          <w:noProof/>
          <w:sz w:val="24"/>
        </w:rPr>
        <w:t>12</w:t>
      </w:r>
      <w:r w:rsidR="00D92C73">
        <w:rPr>
          <w:b/>
          <w:noProof/>
          <w:sz w:val="24"/>
        </w:rPr>
        <w:t>8</w:t>
      </w:r>
      <w:r>
        <w:rPr>
          <w:b/>
          <w:i/>
          <w:noProof/>
          <w:sz w:val="28"/>
        </w:rPr>
        <w:tab/>
      </w:r>
      <w:r w:rsidR="00345D8B">
        <w:rPr>
          <w:b/>
          <w:i/>
          <w:noProof/>
          <w:sz w:val="28"/>
        </w:rPr>
        <w:t>S5-1</w:t>
      </w:r>
      <w:r w:rsidR="00482204">
        <w:rPr>
          <w:b/>
          <w:i/>
          <w:noProof/>
          <w:sz w:val="28"/>
        </w:rPr>
        <w:t>9</w:t>
      </w:r>
      <w:r w:rsidR="00D92C73">
        <w:rPr>
          <w:b/>
          <w:i/>
          <w:noProof/>
          <w:sz w:val="28"/>
        </w:rPr>
        <w:t>7</w:t>
      </w:r>
      <w:r w:rsidR="00AC539B">
        <w:rPr>
          <w:b/>
          <w:i/>
          <w:noProof/>
          <w:sz w:val="28"/>
        </w:rPr>
        <w:t>445</w:t>
      </w:r>
    </w:p>
    <w:p w14:paraId="431B45F4" w14:textId="65D1B044"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2C73">
        <w:rPr>
          <w:b/>
          <w:noProof/>
          <w:sz w:val="24"/>
        </w:rPr>
        <w:t>Zhuhai</w:t>
      </w:r>
      <w:r w:rsidR="00B509E2">
        <w:rPr>
          <w:b/>
          <w:noProof/>
          <w:sz w:val="24"/>
        </w:rPr>
        <w:t xml:space="preserve"> (</w:t>
      </w:r>
      <w:r w:rsidR="00D92C73">
        <w:rPr>
          <w:b/>
          <w:noProof/>
          <w:sz w:val="24"/>
        </w:rPr>
        <w:t>CN</w:t>
      </w:r>
      <w:r w:rsidR="00B509E2">
        <w:rPr>
          <w:b/>
          <w:noProof/>
          <w:sz w:val="24"/>
        </w:rPr>
        <w:t>)</w:t>
      </w:r>
      <w:r w:rsidR="00482204">
        <w:rPr>
          <w:b/>
          <w:noProof/>
          <w:sz w:val="24"/>
        </w:rPr>
        <w:t xml:space="preserve">, </w:t>
      </w:r>
      <w:r w:rsidR="00052453">
        <w:rPr>
          <w:b/>
          <w:noProof/>
          <w:sz w:val="24"/>
        </w:rPr>
        <w:t>1</w:t>
      </w:r>
      <w:r w:rsidR="00D92C73">
        <w:rPr>
          <w:b/>
          <w:noProof/>
          <w:sz w:val="24"/>
        </w:rPr>
        <w:t>8</w:t>
      </w:r>
      <w:r w:rsidR="007C708E">
        <w:rPr>
          <w:b/>
          <w:noProof/>
          <w:sz w:val="24"/>
        </w:rPr>
        <w:t xml:space="preserve"> </w:t>
      </w:r>
      <w:r w:rsidR="00B509E2">
        <w:rPr>
          <w:b/>
          <w:noProof/>
          <w:sz w:val="24"/>
        </w:rPr>
        <w:t xml:space="preserve">- </w:t>
      </w:r>
      <w:r w:rsidR="00D92C73">
        <w:rPr>
          <w:b/>
          <w:noProof/>
          <w:sz w:val="24"/>
        </w:rPr>
        <w:t>22</w:t>
      </w:r>
      <w:r w:rsidR="00B509E2">
        <w:rPr>
          <w:b/>
          <w:noProof/>
          <w:sz w:val="24"/>
        </w:rPr>
        <w:t xml:space="preserve"> </w:t>
      </w:r>
      <w:r w:rsidR="00D92C73">
        <w:rPr>
          <w:b/>
          <w:noProof/>
          <w:sz w:val="24"/>
        </w:rPr>
        <w:t>Novem</w:t>
      </w:r>
      <w:r w:rsidR="00282A04">
        <w:rPr>
          <w:b/>
          <w:noProof/>
          <w:sz w:val="24"/>
        </w:rPr>
        <w:t>ber</w:t>
      </w:r>
      <w:r w:rsidR="00482204">
        <w:rPr>
          <w:b/>
          <w:noProof/>
          <w:sz w:val="24"/>
        </w:rPr>
        <w:t xml:space="preserve"> 2019</w:t>
      </w:r>
      <w:r>
        <w:rPr>
          <w:b/>
          <w:noProof/>
          <w:sz w:val="24"/>
        </w:rPr>
        <w:fldChar w:fldCharType="end"/>
      </w:r>
      <w:r w:rsidR="00052453">
        <w:rPr>
          <w:b/>
          <w:noProof/>
          <w:sz w:val="24"/>
        </w:rPr>
        <w:t xml:space="preserve"> </w:t>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052453">
        <w:rPr>
          <w:b/>
          <w:noProof/>
          <w:sz w:val="24"/>
        </w:rPr>
        <w:tab/>
      </w:r>
      <w:r w:rsidR="00D04C5A">
        <w:rPr>
          <w:b/>
          <w:noProof/>
          <w:sz w:val="24"/>
        </w:rPr>
        <w:t xml:space="preserve">               </w:t>
      </w:r>
      <w:r w:rsidR="00052453" w:rsidRPr="00052453">
        <w:rPr>
          <w:i/>
          <w:noProof/>
        </w:rPr>
        <w:t>Revision of S5-19</w:t>
      </w:r>
      <w:r w:rsidR="00282A04">
        <w:rPr>
          <w:i/>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7ED475" w14:textId="77777777" w:rsidTr="00547111">
        <w:tc>
          <w:tcPr>
            <w:tcW w:w="9641" w:type="dxa"/>
            <w:gridSpan w:val="9"/>
            <w:tcBorders>
              <w:top w:val="single" w:sz="4" w:space="0" w:color="auto"/>
              <w:left w:val="single" w:sz="4" w:space="0" w:color="auto"/>
              <w:right w:val="single" w:sz="4" w:space="0" w:color="auto"/>
            </w:tcBorders>
          </w:tcPr>
          <w:p w14:paraId="08578B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BCE72E" w14:textId="77777777" w:rsidTr="00547111">
        <w:tc>
          <w:tcPr>
            <w:tcW w:w="9641" w:type="dxa"/>
            <w:gridSpan w:val="9"/>
            <w:tcBorders>
              <w:left w:val="single" w:sz="4" w:space="0" w:color="auto"/>
              <w:right w:val="single" w:sz="4" w:space="0" w:color="auto"/>
            </w:tcBorders>
          </w:tcPr>
          <w:p w14:paraId="19A958B5" w14:textId="77777777" w:rsidR="001E41F3" w:rsidRDefault="001E41F3">
            <w:pPr>
              <w:pStyle w:val="CRCoverPage"/>
              <w:spacing w:after="0"/>
              <w:jc w:val="center"/>
              <w:rPr>
                <w:noProof/>
              </w:rPr>
            </w:pPr>
            <w:r>
              <w:rPr>
                <w:b/>
                <w:noProof/>
                <w:sz w:val="32"/>
              </w:rPr>
              <w:t>CHANGE REQUEST</w:t>
            </w:r>
          </w:p>
        </w:tc>
      </w:tr>
      <w:tr w:rsidR="001E41F3" w14:paraId="50B7F66A" w14:textId="77777777" w:rsidTr="00547111">
        <w:tc>
          <w:tcPr>
            <w:tcW w:w="9641" w:type="dxa"/>
            <w:gridSpan w:val="9"/>
            <w:tcBorders>
              <w:left w:val="single" w:sz="4" w:space="0" w:color="auto"/>
              <w:right w:val="single" w:sz="4" w:space="0" w:color="auto"/>
            </w:tcBorders>
          </w:tcPr>
          <w:p w14:paraId="39FD97DE" w14:textId="77777777" w:rsidR="001E41F3" w:rsidRDefault="001E41F3">
            <w:pPr>
              <w:pStyle w:val="CRCoverPage"/>
              <w:spacing w:after="0"/>
              <w:rPr>
                <w:noProof/>
                <w:sz w:val="8"/>
                <w:szCs w:val="8"/>
              </w:rPr>
            </w:pPr>
          </w:p>
        </w:tc>
      </w:tr>
      <w:tr w:rsidR="001E41F3" w14:paraId="4AFDD365" w14:textId="77777777" w:rsidTr="00547111">
        <w:tc>
          <w:tcPr>
            <w:tcW w:w="142" w:type="dxa"/>
            <w:tcBorders>
              <w:left w:val="single" w:sz="4" w:space="0" w:color="auto"/>
            </w:tcBorders>
          </w:tcPr>
          <w:p w14:paraId="3C752763" w14:textId="77777777" w:rsidR="001E41F3" w:rsidRDefault="001E41F3">
            <w:pPr>
              <w:pStyle w:val="CRCoverPage"/>
              <w:spacing w:after="0"/>
              <w:jc w:val="right"/>
              <w:rPr>
                <w:noProof/>
              </w:rPr>
            </w:pPr>
          </w:p>
        </w:tc>
        <w:tc>
          <w:tcPr>
            <w:tcW w:w="1559" w:type="dxa"/>
            <w:shd w:val="pct30" w:color="FFFF00" w:fill="auto"/>
          </w:tcPr>
          <w:p w14:paraId="7574C380" w14:textId="77777777" w:rsidR="001E41F3" w:rsidRPr="00410371" w:rsidRDefault="00351FF3" w:rsidP="00A3537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w:t>
            </w:r>
            <w:r w:rsidR="00A35379">
              <w:rPr>
                <w:b/>
                <w:noProof/>
                <w:sz w:val="28"/>
              </w:rPr>
              <w:t>32</w:t>
            </w:r>
            <w:r>
              <w:rPr>
                <w:b/>
                <w:noProof/>
                <w:sz w:val="28"/>
              </w:rPr>
              <w:fldChar w:fldCharType="end"/>
            </w:r>
          </w:p>
        </w:tc>
        <w:tc>
          <w:tcPr>
            <w:tcW w:w="709" w:type="dxa"/>
          </w:tcPr>
          <w:p w14:paraId="1B7CEAB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5CAB2" w14:textId="1BF2E010" w:rsidR="001E41F3" w:rsidRPr="00410371" w:rsidRDefault="00AC539B" w:rsidP="00D92C73">
            <w:pPr>
              <w:pStyle w:val="CRCoverPage"/>
              <w:spacing w:after="0"/>
              <w:ind w:firstLineChars="150" w:firstLine="422"/>
              <w:jc w:val="center"/>
              <w:rPr>
                <w:noProof/>
              </w:rPr>
            </w:pPr>
            <w:r>
              <w:rPr>
                <w:b/>
                <w:noProof/>
                <w:sz w:val="28"/>
              </w:rPr>
              <w:t>0038</w:t>
            </w:r>
            <w:bookmarkStart w:id="0" w:name="_GoBack"/>
            <w:bookmarkEnd w:id="0"/>
          </w:p>
        </w:tc>
        <w:tc>
          <w:tcPr>
            <w:tcW w:w="709" w:type="dxa"/>
          </w:tcPr>
          <w:p w14:paraId="6A7DE2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649902" w14:textId="4F79C035" w:rsidR="001E41F3" w:rsidRPr="0016146A" w:rsidRDefault="00282A04" w:rsidP="0016146A">
            <w:pPr>
              <w:pStyle w:val="CRCoverPage"/>
              <w:spacing w:after="0"/>
              <w:ind w:firstLineChars="150" w:firstLine="422"/>
              <w:rPr>
                <w:b/>
                <w:noProof/>
                <w:sz w:val="28"/>
              </w:rPr>
            </w:pPr>
            <w:r>
              <w:rPr>
                <w:b/>
                <w:noProof/>
                <w:sz w:val="28"/>
              </w:rPr>
              <w:t>-</w:t>
            </w:r>
          </w:p>
        </w:tc>
        <w:tc>
          <w:tcPr>
            <w:tcW w:w="2410" w:type="dxa"/>
          </w:tcPr>
          <w:p w14:paraId="004ED6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752DB1" w14:textId="15761F62" w:rsidR="001E41F3" w:rsidRPr="00410371" w:rsidRDefault="0016146A" w:rsidP="004E5D3D">
            <w:pPr>
              <w:pStyle w:val="CRCoverPage"/>
              <w:spacing w:after="0"/>
              <w:ind w:firstLineChars="150" w:firstLine="422"/>
              <w:rPr>
                <w:noProof/>
                <w:sz w:val="28"/>
              </w:rPr>
            </w:pPr>
            <w:r w:rsidRPr="00346EC6">
              <w:rPr>
                <w:b/>
                <w:noProof/>
                <w:sz w:val="28"/>
              </w:rPr>
              <w:t>1</w:t>
            </w:r>
            <w:r w:rsidR="00DF18D6" w:rsidRPr="00346EC6">
              <w:rPr>
                <w:b/>
                <w:noProof/>
                <w:sz w:val="28"/>
              </w:rPr>
              <w:t>6</w:t>
            </w:r>
            <w:r w:rsidRPr="00346EC6">
              <w:rPr>
                <w:b/>
                <w:noProof/>
                <w:sz w:val="28"/>
              </w:rPr>
              <w:t>.</w:t>
            </w:r>
            <w:r w:rsidR="004E5D3D" w:rsidRPr="00346EC6">
              <w:rPr>
                <w:b/>
                <w:noProof/>
                <w:sz w:val="28"/>
              </w:rPr>
              <w:t>1</w:t>
            </w:r>
            <w:r w:rsidRPr="00346EC6">
              <w:rPr>
                <w:b/>
                <w:noProof/>
                <w:sz w:val="28"/>
              </w:rPr>
              <w:t>.0</w:t>
            </w:r>
          </w:p>
        </w:tc>
        <w:tc>
          <w:tcPr>
            <w:tcW w:w="143" w:type="dxa"/>
            <w:tcBorders>
              <w:right w:val="single" w:sz="4" w:space="0" w:color="auto"/>
            </w:tcBorders>
          </w:tcPr>
          <w:p w14:paraId="0966E221" w14:textId="77777777" w:rsidR="001E41F3" w:rsidRDefault="001E41F3">
            <w:pPr>
              <w:pStyle w:val="CRCoverPage"/>
              <w:spacing w:after="0"/>
              <w:rPr>
                <w:noProof/>
              </w:rPr>
            </w:pPr>
          </w:p>
        </w:tc>
      </w:tr>
      <w:tr w:rsidR="001E41F3" w14:paraId="4F5DC339" w14:textId="77777777" w:rsidTr="00547111">
        <w:tc>
          <w:tcPr>
            <w:tcW w:w="9641" w:type="dxa"/>
            <w:gridSpan w:val="9"/>
            <w:tcBorders>
              <w:left w:val="single" w:sz="4" w:space="0" w:color="auto"/>
              <w:right w:val="single" w:sz="4" w:space="0" w:color="auto"/>
            </w:tcBorders>
          </w:tcPr>
          <w:p w14:paraId="06A3A781" w14:textId="77777777" w:rsidR="001E41F3" w:rsidRDefault="001E41F3">
            <w:pPr>
              <w:pStyle w:val="CRCoverPage"/>
              <w:spacing w:after="0"/>
              <w:rPr>
                <w:noProof/>
              </w:rPr>
            </w:pPr>
          </w:p>
        </w:tc>
      </w:tr>
      <w:tr w:rsidR="001E41F3" w14:paraId="27064801" w14:textId="77777777" w:rsidTr="00547111">
        <w:tc>
          <w:tcPr>
            <w:tcW w:w="9641" w:type="dxa"/>
            <w:gridSpan w:val="9"/>
            <w:tcBorders>
              <w:top w:val="single" w:sz="4" w:space="0" w:color="auto"/>
            </w:tcBorders>
          </w:tcPr>
          <w:p w14:paraId="5B1746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E13F3" w14:textId="77777777" w:rsidTr="00547111">
        <w:tc>
          <w:tcPr>
            <w:tcW w:w="9641" w:type="dxa"/>
            <w:gridSpan w:val="9"/>
          </w:tcPr>
          <w:p w14:paraId="37051F49" w14:textId="77777777" w:rsidR="001E41F3" w:rsidRDefault="001E41F3">
            <w:pPr>
              <w:pStyle w:val="CRCoverPage"/>
              <w:spacing w:after="0"/>
              <w:rPr>
                <w:noProof/>
                <w:sz w:val="8"/>
                <w:szCs w:val="8"/>
              </w:rPr>
            </w:pPr>
          </w:p>
        </w:tc>
      </w:tr>
    </w:tbl>
    <w:p w14:paraId="17A048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B1EFC9" w14:textId="77777777" w:rsidTr="00A7671C">
        <w:tc>
          <w:tcPr>
            <w:tcW w:w="2835" w:type="dxa"/>
          </w:tcPr>
          <w:p w14:paraId="7B125C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72F0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7434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5CE2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B23F8" w14:textId="77777777" w:rsidR="00F25D98" w:rsidRDefault="00F25D98" w:rsidP="001E41F3">
            <w:pPr>
              <w:pStyle w:val="CRCoverPage"/>
              <w:spacing w:after="0"/>
              <w:jc w:val="center"/>
              <w:rPr>
                <w:b/>
                <w:caps/>
                <w:noProof/>
              </w:rPr>
            </w:pPr>
          </w:p>
        </w:tc>
        <w:tc>
          <w:tcPr>
            <w:tcW w:w="2126" w:type="dxa"/>
          </w:tcPr>
          <w:p w14:paraId="551FDA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E9D6D"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2B8A2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A34A1" w14:textId="77777777" w:rsidR="00F25D98" w:rsidRDefault="00A35379" w:rsidP="001E41F3">
            <w:pPr>
              <w:pStyle w:val="CRCoverPage"/>
              <w:spacing w:after="0"/>
              <w:jc w:val="center"/>
              <w:rPr>
                <w:b/>
                <w:bCs/>
                <w:caps/>
                <w:noProof/>
              </w:rPr>
            </w:pPr>
            <w:r w:rsidRPr="00C22867">
              <w:rPr>
                <w:b/>
                <w:caps/>
                <w:noProof/>
              </w:rPr>
              <w:t>X</w:t>
            </w:r>
          </w:p>
        </w:tc>
      </w:tr>
    </w:tbl>
    <w:p w14:paraId="0648D00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809327D" w14:textId="77777777" w:rsidTr="00547111">
        <w:tc>
          <w:tcPr>
            <w:tcW w:w="9640" w:type="dxa"/>
            <w:gridSpan w:val="11"/>
          </w:tcPr>
          <w:p w14:paraId="3262815A" w14:textId="77777777" w:rsidR="001E41F3" w:rsidRDefault="001E41F3">
            <w:pPr>
              <w:pStyle w:val="CRCoverPage"/>
              <w:spacing w:after="0"/>
              <w:rPr>
                <w:noProof/>
                <w:sz w:val="8"/>
                <w:szCs w:val="8"/>
              </w:rPr>
            </w:pPr>
          </w:p>
        </w:tc>
      </w:tr>
      <w:tr w:rsidR="001E41F3" w14:paraId="665CE26F" w14:textId="77777777" w:rsidTr="00547111">
        <w:tc>
          <w:tcPr>
            <w:tcW w:w="1843" w:type="dxa"/>
            <w:tcBorders>
              <w:top w:val="single" w:sz="4" w:space="0" w:color="auto"/>
              <w:left w:val="single" w:sz="4" w:space="0" w:color="auto"/>
            </w:tcBorders>
          </w:tcPr>
          <w:p w14:paraId="63E2A2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75DFA" w14:textId="0023B7BB" w:rsidR="001E41F3" w:rsidRDefault="0006750E" w:rsidP="00346EC6">
            <w:pPr>
              <w:pStyle w:val="CRCoverPage"/>
              <w:spacing w:after="0"/>
              <w:ind w:left="100"/>
              <w:rPr>
                <w:noProof/>
              </w:rPr>
            </w:pPr>
            <w:r>
              <w:rPr>
                <w:noProof/>
              </w:rPr>
              <w:t>Correct</w:t>
            </w:r>
            <w:r w:rsidR="00D44184">
              <w:rPr>
                <w:noProof/>
              </w:rPr>
              <w:t xml:space="preserve"> XML Schema f</w:t>
            </w:r>
            <w:r w:rsidR="00310949">
              <w:rPr>
                <w:noProof/>
              </w:rPr>
              <w:t>or</w:t>
            </w:r>
            <w:r w:rsidR="00D44184">
              <w:rPr>
                <w:noProof/>
              </w:rPr>
              <w:t xml:space="preserve"> </w:t>
            </w:r>
            <w:r w:rsidR="00310949">
              <w:rPr>
                <w:noProof/>
              </w:rPr>
              <w:t>consistenc</w:t>
            </w:r>
            <w:r w:rsidR="00AF59C2">
              <w:rPr>
                <w:noProof/>
              </w:rPr>
              <w:t>y</w:t>
            </w:r>
            <w:r w:rsidR="00027B8B">
              <w:rPr>
                <w:noProof/>
              </w:rPr>
              <w:t xml:space="preserve"> and clarity</w:t>
            </w:r>
          </w:p>
        </w:tc>
      </w:tr>
      <w:tr w:rsidR="001E41F3" w14:paraId="25A2DE77" w14:textId="77777777" w:rsidTr="00547111">
        <w:tc>
          <w:tcPr>
            <w:tcW w:w="1843" w:type="dxa"/>
            <w:tcBorders>
              <w:left w:val="single" w:sz="4" w:space="0" w:color="auto"/>
            </w:tcBorders>
          </w:tcPr>
          <w:p w14:paraId="1467B9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3F9E25" w14:textId="77777777" w:rsidR="001E41F3" w:rsidRDefault="001E41F3">
            <w:pPr>
              <w:pStyle w:val="CRCoverPage"/>
              <w:spacing w:after="0"/>
              <w:rPr>
                <w:noProof/>
                <w:sz w:val="8"/>
                <w:szCs w:val="8"/>
              </w:rPr>
            </w:pPr>
          </w:p>
        </w:tc>
      </w:tr>
      <w:tr w:rsidR="001E41F3" w14:paraId="79D3A7FC" w14:textId="77777777" w:rsidTr="00547111">
        <w:tc>
          <w:tcPr>
            <w:tcW w:w="1843" w:type="dxa"/>
            <w:tcBorders>
              <w:left w:val="single" w:sz="4" w:space="0" w:color="auto"/>
            </w:tcBorders>
          </w:tcPr>
          <w:p w14:paraId="743D39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DC346A" w14:textId="29551BC1" w:rsidR="001E41F3" w:rsidRDefault="004826F7" w:rsidP="00EC4F1B">
            <w:pPr>
              <w:pStyle w:val="CRCoverPage"/>
              <w:spacing w:after="0"/>
              <w:ind w:left="100"/>
              <w:rPr>
                <w:noProof/>
              </w:rPr>
            </w:pPr>
            <w:r>
              <w:rPr>
                <w:noProof/>
              </w:rPr>
              <w:t>Ericsson</w:t>
            </w:r>
          </w:p>
        </w:tc>
      </w:tr>
      <w:tr w:rsidR="001E41F3" w14:paraId="20A123C9" w14:textId="77777777" w:rsidTr="00547111">
        <w:tc>
          <w:tcPr>
            <w:tcW w:w="1843" w:type="dxa"/>
            <w:tcBorders>
              <w:left w:val="single" w:sz="4" w:space="0" w:color="auto"/>
            </w:tcBorders>
          </w:tcPr>
          <w:p w14:paraId="47E07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D7388D" w14:textId="77777777" w:rsidR="001E41F3" w:rsidRDefault="00345D8B" w:rsidP="00547111">
            <w:pPr>
              <w:pStyle w:val="CRCoverPage"/>
              <w:spacing w:after="0"/>
              <w:ind w:left="100"/>
              <w:rPr>
                <w:noProof/>
              </w:rPr>
            </w:pPr>
            <w:r>
              <w:t>S5</w:t>
            </w:r>
          </w:p>
        </w:tc>
      </w:tr>
      <w:tr w:rsidR="001E41F3" w14:paraId="174EAAF8" w14:textId="77777777" w:rsidTr="00547111">
        <w:tc>
          <w:tcPr>
            <w:tcW w:w="1843" w:type="dxa"/>
            <w:tcBorders>
              <w:left w:val="single" w:sz="4" w:space="0" w:color="auto"/>
            </w:tcBorders>
          </w:tcPr>
          <w:p w14:paraId="60E690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32936E" w14:textId="77777777" w:rsidR="001E41F3" w:rsidRDefault="001E41F3">
            <w:pPr>
              <w:pStyle w:val="CRCoverPage"/>
              <w:spacing w:after="0"/>
              <w:rPr>
                <w:noProof/>
                <w:sz w:val="8"/>
                <w:szCs w:val="8"/>
              </w:rPr>
            </w:pPr>
          </w:p>
        </w:tc>
      </w:tr>
      <w:tr w:rsidR="001E41F3" w14:paraId="7123435F" w14:textId="77777777" w:rsidTr="00547111">
        <w:tc>
          <w:tcPr>
            <w:tcW w:w="1843" w:type="dxa"/>
            <w:tcBorders>
              <w:left w:val="single" w:sz="4" w:space="0" w:color="auto"/>
            </w:tcBorders>
          </w:tcPr>
          <w:p w14:paraId="4001B4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86B0DB" w14:textId="6FE3E6DD" w:rsidR="001E41F3" w:rsidRDefault="008D620A" w:rsidP="00631EBC">
            <w:pPr>
              <w:pStyle w:val="CRCoverPage"/>
              <w:spacing w:after="0"/>
              <w:rPr>
                <w:noProof/>
              </w:rPr>
            </w:pPr>
            <w:r>
              <w:rPr>
                <w:noProof/>
              </w:rPr>
              <w:t>NETSLICE</w:t>
            </w:r>
          </w:p>
        </w:tc>
        <w:tc>
          <w:tcPr>
            <w:tcW w:w="567" w:type="dxa"/>
            <w:tcBorders>
              <w:left w:val="nil"/>
            </w:tcBorders>
          </w:tcPr>
          <w:p w14:paraId="763B8358" w14:textId="77777777" w:rsidR="001E41F3" w:rsidRDefault="001E41F3">
            <w:pPr>
              <w:pStyle w:val="CRCoverPage"/>
              <w:spacing w:after="0"/>
              <w:ind w:right="100"/>
              <w:rPr>
                <w:noProof/>
              </w:rPr>
            </w:pPr>
          </w:p>
        </w:tc>
        <w:tc>
          <w:tcPr>
            <w:tcW w:w="1417" w:type="dxa"/>
            <w:gridSpan w:val="3"/>
            <w:tcBorders>
              <w:left w:val="nil"/>
            </w:tcBorders>
          </w:tcPr>
          <w:p w14:paraId="642AB33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2B1721" w14:textId="23795196" w:rsidR="001E41F3" w:rsidRDefault="00351FF3" w:rsidP="00D92C7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1F2F57">
              <w:rPr>
                <w:noProof/>
              </w:rPr>
              <w:t>1</w:t>
            </w:r>
            <w:r w:rsidR="00D92C73">
              <w:rPr>
                <w:noProof/>
              </w:rPr>
              <w:t>1</w:t>
            </w:r>
            <w:r w:rsidR="00320717">
              <w:rPr>
                <w:noProof/>
              </w:rPr>
              <w:t>-</w:t>
            </w:r>
            <w:r w:rsidR="001F2F57">
              <w:rPr>
                <w:noProof/>
              </w:rPr>
              <w:t>0</w:t>
            </w:r>
            <w:r w:rsidR="0088338D">
              <w:rPr>
                <w:noProof/>
              </w:rPr>
              <w:t>7</w:t>
            </w:r>
          </w:p>
        </w:tc>
      </w:tr>
      <w:tr w:rsidR="001E41F3" w14:paraId="1BC1355F" w14:textId="77777777" w:rsidTr="00547111">
        <w:tc>
          <w:tcPr>
            <w:tcW w:w="1843" w:type="dxa"/>
            <w:tcBorders>
              <w:left w:val="single" w:sz="4" w:space="0" w:color="auto"/>
            </w:tcBorders>
          </w:tcPr>
          <w:p w14:paraId="70DC9369" w14:textId="77777777" w:rsidR="001E41F3" w:rsidRDefault="001E41F3">
            <w:pPr>
              <w:pStyle w:val="CRCoverPage"/>
              <w:spacing w:after="0"/>
              <w:rPr>
                <w:b/>
                <w:i/>
                <w:noProof/>
                <w:sz w:val="8"/>
                <w:szCs w:val="8"/>
              </w:rPr>
            </w:pPr>
          </w:p>
        </w:tc>
        <w:tc>
          <w:tcPr>
            <w:tcW w:w="1986" w:type="dxa"/>
            <w:gridSpan w:val="4"/>
          </w:tcPr>
          <w:p w14:paraId="591025BE" w14:textId="77777777" w:rsidR="001E41F3" w:rsidRDefault="001E41F3">
            <w:pPr>
              <w:pStyle w:val="CRCoverPage"/>
              <w:spacing w:after="0"/>
              <w:rPr>
                <w:noProof/>
                <w:sz w:val="8"/>
                <w:szCs w:val="8"/>
              </w:rPr>
            </w:pPr>
          </w:p>
        </w:tc>
        <w:tc>
          <w:tcPr>
            <w:tcW w:w="2267" w:type="dxa"/>
            <w:gridSpan w:val="2"/>
          </w:tcPr>
          <w:p w14:paraId="5B84DAF0" w14:textId="77777777" w:rsidR="001E41F3" w:rsidRDefault="001E41F3">
            <w:pPr>
              <w:pStyle w:val="CRCoverPage"/>
              <w:spacing w:after="0"/>
              <w:rPr>
                <w:noProof/>
                <w:sz w:val="8"/>
                <w:szCs w:val="8"/>
              </w:rPr>
            </w:pPr>
          </w:p>
        </w:tc>
        <w:tc>
          <w:tcPr>
            <w:tcW w:w="1417" w:type="dxa"/>
            <w:gridSpan w:val="3"/>
          </w:tcPr>
          <w:p w14:paraId="12D01F21" w14:textId="77777777" w:rsidR="001E41F3" w:rsidRDefault="001E41F3">
            <w:pPr>
              <w:pStyle w:val="CRCoverPage"/>
              <w:spacing w:after="0"/>
              <w:rPr>
                <w:noProof/>
                <w:sz w:val="8"/>
                <w:szCs w:val="8"/>
              </w:rPr>
            </w:pPr>
          </w:p>
        </w:tc>
        <w:tc>
          <w:tcPr>
            <w:tcW w:w="2127" w:type="dxa"/>
            <w:tcBorders>
              <w:right w:val="single" w:sz="4" w:space="0" w:color="auto"/>
            </w:tcBorders>
          </w:tcPr>
          <w:p w14:paraId="5546E4B7" w14:textId="77777777" w:rsidR="001E41F3" w:rsidRDefault="001E41F3">
            <w:pPr>
              <w:pStyle w:val="CRCoverPage"/>
              <w:spacing w:after="0"/>
              <w:rPr>
                <w:noProof/>
                <w:sz w:val="8"/>
                <w:szCs w:val="8"/>
              </w:rPr>
            </w:pPr>
          </w:p>
        </w:tc>
      </w:tr>
      <w:tr w:rsidR="001E41F3" w14:paraId="4A377BD9" w14:textId="77777777" w:rsidTr="00547111">
        <w:trPr>
          <w:cantSplit/>
        </w:trPr>
        <w:tc>
          <w:tcPr>
            <w:tcW w:w="1843" w:type="dxa"/>
            <w:tcBorders>
              <w:left w:val="single" w:sz="4" w:space="0" w:color="auto"/>
            </w:tcBorders>
          </w:tcPr>
          <w:p w14:paraId="5E293E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5A13C9" w14:textId="0B432CAE" w:rsidR="001E41F3" w:rsidRDefault="0006750E" w:rsidP="00D24991">
            <w:pPr>
              <w:pStyle w:val="CRCoverPage"/>
              <w:spacing w:after="0"/>
              <w:ind w:left="100" w:right="-609"/>
              <w:rPr>
                <w:b/>
                <w:noProof/>
              </w:rPr>
            </w:pPr>
            <w:r>
              <w:rPr>
                <w:b/>
                <w:noProof/>
              </w:rPr>
              <w:t>F</w:t>
            </w:r>
          </w:p>
        </w:tc>
        <w:tc>
          <w:tcPr>
            <w:tcW w:w="3402" w:type="dxa"/>
            <w:gridSpan w:val="5"/>
            <w:tcBorders>
              <w:left w:val="nil"/>
            </w:tcBorders>
          </w:tcPr>
          <w:p w14:paraId="6DB5E866" w14:textId="77777777" w:rsidR="001E41F3" w:rsidRDefault="001E41F3">
            <w:pPr>
              <w:pStyle w:val="CRCoverPage"/>
              <w:spacing w:after="0"/>
              <w:rPr>
                <w:noProof/>
              </w:rPr>
            </w:pPr>
          </w:p>
        </w:tc>
        <w:tc>
          <w:tcPr>
            <w:tcW w:w="1417" w:type="dxa"/>
            <w:gridSpan w:val="3"/>
            <w:tcBorders>
              <w:left w:val="nil"/>
            </w:tcBorders>
          </w:tcPr>
          <w:p w14:paraId="76A17DE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68C417" w14:textId="1AC07680" w:rsidR="001E41F3" w:rsidRDefault="00840472" w:rsidP="00DF18D6">
            <w:pPr>
              <w:pStyle w:val="CRCoverPage"/>
              <w:spacing w:after="0"/>
              <w:ind w:left="100"/>
              <w:rPr>
                <w:noProof/>
              </w:rPr>
            </w:pPr>
            <w:r>
              <w:rPr>
                <w:noProof/>
              </w:rPr>
              <w:t>Rel-1</w:t>
            </w:r>
            <w:r w:rsidR="00DF18D6">
              <w:rPr>
                <w:noProof/>
              </w:rPr>
              <w:t>6</w:t>
            </w:r>
          </w:p>
        </w:tc>
      </w:tr>
      <w:tr w:rsidR="001E41F3" w14:paraId="41B332B8" w14:textId="77777777" w:rsidTr="00547111">
        <w:tc>
          <w:tcPr>
            <w:tcW w:w="1843" w:type="dxa"/>
            <w:tcBorders>
              <w:left w:val="single" w:sz="4" w:space="0" w:color="auto"/>
              <w:bottom w:val="single" w:sz="4" w:space="0" w:color="auto"/>
            </w:tcBorders>
          </w:tcPr>
          <w:p w14:paraId="4D971756" w14:textId="77777777" w:rsidR="001E41F3" w:rsidRDefault="001E41F3">
            <w:pPr>
              <w:pStyle w:val="CRCoverPage"/>
              <w:spacing w:after="0"/>
              <w:rPr>
                <w:b/>
                <w:i/>
                <w:noProof/>
              </w:rPr>
            </w:pPr>
          </w:p>
        </w:tc>
        <w:tc>
          <w:tcPr>
            <w:tcW w:w="4677" w:type="dxa"/>
            <w:gridSpan w:val="8"/>
            <w:tcBorders>
              <w:bottom w:val="single" w:sz="4" w:space="0" w:color="auto"/>
            </w:tcBorders>
          </w:tcPr>
          <w:p w14:paraId="386720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A0D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074A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728399" w14:textId="77777777" w:rsidTr="00547111">
        <w:tc>
          <w:tcPr>
            <w:tcW w:w="1843" w:type="dxa"/>
          </w:tcPr>
          <w:p w14:paraId="12ADA42C" w14:textId="77777777" w:rsidR="001E41F3" w:rsidRDefault="001E41F3">
            <w:pPr>
              <w:pStyle w:val="CRCoverPage"/>
              <w:spacing w:after="0"/>
              <w:rPr>
                <w:b/>
                <w:i/>
                <w:noProof/>
                <w:sz w:val="8"/>
                <w:szCs w:val="8"/>
              </w:rPr>
            </w:pPr>
          </w:p>
        </w:tc>
        <w:tc>
          <w:tcPr>
            <w:tcW w:w="7797" w:type="dxa"/>
            <w:gridSpan w:val="10"/>
          </w:tcPr>
          <w:p w14:paraId="2A7FF1F8" w14:textId="77777777" w:rsidR="001E41F3" w:rsidRDefault="001E41F3">
            <w:pPr>
              <w:pStyle w:val="CRCoverPage"/>
              <w:spacing w:after="0"/>
              <w:rPr>
                <w:noProof/>
                <w:sz w:val="8"/>
                <w:szCs w:val="8"/>
              </w:rPr>
            </w:pPr>
          </w:p>
        </w:tc>
      </w:tr>
      <w:tr w:rsidR="001E41F3" w14:paraId="6492042C" w14:textId="77777777" w:rsidTr="00547111">
        <w:tc>
          <w:tcPr>
            <w:tcW w:w="2694" w:type="dxa"/>
            <w:gridSpan w:val="2"/>
            <w:tcBorders>
              <w:top w:val="single" w:sz="4" w:space="0" w:color="auto"/>
              <w:left w:val="single" w:sz="4" w:space="0" w:color="auto"/>
            </w:tcBorders>
          </w:tcPr>
          <w:p w14:paraId="092F498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2AFC" w14:textId="53AE23AD" w:rsidR="00F7312B" w:rsidRDefault="004E45AB" w:rsidP="00553EF7">
            <w:pPr>
              <w:pStyle w:val="CRCoverPage"/>
              <w:spacing w:after="0"/>
              <w:ind w:left="100"/>
            </w:pPr>
            <w:r>
              <w:t>The</w:t>
            </w:r>
            <w:r w:rsidR="00310949">
              <w:t xml:space="preserve"> </w:t>
            </w:r>
            <w:r>
              <w:t>XM</w:t>
            </w:r>
            <w:r w:rsidR="00310949">
              <w:t xml:space="preserve">L </w:t>
            </w:r>
            <w:r>
              <w:t xml:space="preserve">Schema now includes </w:t>
            </w:r>
            <w:r w:rsidR="00310949">
              <w:t xml:space="preserve">both </w:t>
            </w:r>
            <w:r>
              <w:t>‘</w:t>
            </w:r>
            <w:proofErr w:type="spellStart"/>
            <w:r>
              <w:t>measData</w:t>
            </w:r>
            <w:proofErr w:type="spellEnd"/>
            <w:r>
              <w:t>’ and ‘</w:t>
            </w:r>
            <w:proofErr w:type="spellStart"/>
            <w:r>
              <w:t>MeasData</w:t>
            </w:r>
            <w:proofErr w:type="spellEnd"/>
            <w:r>
              <w:t>’ element</w:t>
            </w:r>
            <w:r w:rsidR="00310949">
              <w:t>s.</w:t>
            </w:r>
            <w:r w:rsidR="00027B8B">
              <w:t xml:space="preserve">  Although XSD is case sensitive such overlap and inconsistency in element names could be problematic.  Suggest it be resolved.</w:t>
            </w:r>
          </w:p>
        </w:tc>
      </w:tr>
      <w:tr w:rsidR="001E41F3" w14:paraId="360F97E0" w14:textId="77777777" w:rsidTr="00547111">
        <w:tc>
          <w:tcPr>
            <w:tcW w:w="2694" w:type="dxa"/>
            <w:gridSpan w:val="2"/>
            <w:tcBorders>
              <w:left w:val="single" w:sz="4" w:space="0" w:color="auto"/>
            </w:tcBorders>
          </w:tcPr>
          <w:p w14:paraId="50B70B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8E0AA" w14:textId="77777777" w:rsidR="001E41F3" w:rsidRDefault="001E41F3">
            <w:pPr>
              <w:pStyle w:val="CRCoverPage"/>
              <w:spacing w:after="0"/>
              <w:rPr>
                <w:noProof/>
                <w:sz w:val="8"/>
                <w:szCs w:val="8"/>
              </w:rPr>
            </w:pPr>
          </w:p>
        </w:tc>
      </w:tr>
      <w:tr w:rsidR="001E41F3" w14:paraId="5B5718C6" w14:textId="77777777" w:rsidTr="00547111">
        <w:tc>
          <w:tcPr>
            <w:tcW w:w="2694" w:type="dxa"/>
            <w:gridSpan w:val="2"/>
            <w:tcBorders>
              <w:left w:val="single" w:sz="4" w:space="0" w:color="auto"/>
            </w:tcBorders>
          </w:tcPr>
          <w:p w14:paraId="0F4236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92FAF" w14:textId="6681FA98" w:rsidR="00C16B66" w:rsidRDefault="00027B8B" w:rsidP="00553EF7">
            <w:pPr>
              <w:pStyle w:val="CRCoverPage"/>
              <w:spacing w:after="0"/>
              <w:ind w:left="100"/>
              <w:rPr>
                <w:noProof/>
                <w:lang w:eastAsia="zh-CN"/>
              </w:rPr>
            </w:pPr>
            <w:r>
              <w:rPr>
                <w:noProof/>
                <w:lang w:eastAsia="zh-CN"/>
              </w:rPr>
              <w:t>Ren</w:t>
            </w:r>
            <w:r w:rsidR="004E45AB">
              <w:rPr>
                <w:noProof/>
                <w:lang w:eastAsia="zh-CN"/>
              </w:rPr>
              <w:t>ame of the elements</w:t>
            </w:r>
            <w:r>
              <w:rPr>
                <w:noProof/>
                <w:lang w:eastAsia="zh-CN"/>
              </w:rPr>
              <w:t xml:space="preserve"> to remove the overlap</w:t>
            </w:r>
            <w:r w:rsidR="00310949">
              <w:rPr>
                <w:noProof/>
                <w:lang w:eastAsia="zh-CN"/>
              </w:rPr>
              <w:t>,</w:t>
            </w:r>
            <w:r>
              <w:rPr>
                <w:noProof/>
                <w:lang w:eastAsia="zh-CN"/>
              </w:rPr>
              <w:t xml:space="preserve"> </w:t>
            </w:r>
            <w:r w:rsidR="00310949">
              <w:rPr>
                <w:noProof/>
                <w:lang w:eastAsia="zh-CN"/>
              </w:rPr>
              <w:t>and</w:t>
            </w:r>
            <w:r>
              <w:rPr>
                <w:noProof/>
                <w:lang w:eastAsia="zh-CN"/>
              </w:rPr>
              <w:t xml:space="preserve"> </w:t>
            </w:r>
            <w:r w:rsidR="00310949">
              <w:rPr>
                <w:noProof/>
                <w:lang w:eastAsia="zh-CN"/>
              </w:rPr>
              <w:t>consistent use of camelCase.</w:t>
            </w:r>
          </w:p>
        </w:tc>
      </w:tr>
      <w:tr w:rsidR="001E41F3" w14:paraId="7E00C6C3" w14:textId="77777777" w:rsidTr="00547111">
        <w:tc>
          <w:tcPr>
            <w:tcW w:w="2694" w:type="dxa"/>
            <w:gridSpan w:val="2"/>
            <w:tcBorders>
              <w:left w:val="single" w:sz="4" w:space="0" w:color="auto"/>
            </w:tcBorders>
          </w:tcPr>
          <w:p w14:paraId="375E59B8" w14:textId="2A4D14A9" w:rsidR="001E41F3" w:rsidRDefault="001E41F3">
            <w:pPr>
              <w:pStyle w:val="CRCoverPage"/>
              <w:spacing w:after="0"/>
              <w:rPr>
                <w:b/>
                <w:i/>
                <w:noProof/>
                <w:sz w:val="8"/>
                <w:szCs w:val="8"/>
              </w:rPr>
            </w:pPr>
          </w:p>
        </w:tc>
        <w:tc>
          <w:tcPr>
            <w:tcW w:w="6946" w:type="dxa"/>
            <w:gridSpan w:val="9"/>
            <w:tcBorders>
              <w:right w:val="single" w:sz="4" w:space="0" w:color="auto"/>
            </w:tcBorders>
          </w:tcPr>
          <w:p w14:paraId="39A4B000" w14:textId="77777777" w:rsidR="001E41F3" w:rsidRDefault="001E41F3">
            <w:pPr>
              <w:pStyle w:val="CRCoverPage"/>
              <w:spacing w:after="0"/>
              <w:rPr>
                <w:noProof/>
                <w:sz w:val="8"/>
                <w:szCs w:val="8"/>
              </w:rPr>
            </w:pPr>
          </w:p>
        </w:tc>
      </w:tr>
      <w:tr w:rsidR="001E41F3" w14:paraId="7D1563EE" w14:textId="77777777" w:rsidTr="00547111">
        <w:tc>
          <w:tcPr>
            <w:tcW w:w="2694" w:type="dxa"/>
            <w:gridSpan w:val="2"/>
            <w:tcBorders>
              <w:left w:val="single" w:sz="4" w:space="0" w:color="auto"/>
              <w:bottom w:val="single" w:sz="4" w:space="0" w:color="auto"/>
            </w:tcBorders>
          </w:tcPr>
          <w:p w14:paraId="7ED6341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E02C6E" w14:textId="0BD8721F" w:rsidR="00F7312B" w:rsidRDefault="00E57391" w:rsidP="00553EF7">
            <w:pPr>
              <w:pStyle w:val="CRCoverPage"/>
              <w:spacing w:after="0"/>
              <w:ind w:left="100"/>
              <w:rPr>
                <w:noProof/>
                <w:lang w:eastAsia="zh-CN"/>
              </w:rPr>
            </w:pPr>
            <w:r>
              <w:t xml:space="preserve">Although element names are case sensitive, the mix of camelCase and </w:t>
            </w:r>
            <w:proofErr w:type="spellStart"/>
            <w:r>
              <w:t>PascalCase</w:t>
            </w:r>
            <w:proofErr w:type="spellEnd"/>
            <w:r>
              <w:t xml:space="preserve"> combined with the overlapping names could be confusing</w:t>
            </w:r>
            <w:r w:rsidR="00027B8B">
              <w:t xml:space="preserve">, </w:t>
            </w:r>
            <w:proofErr w:type="gramStart"/>
            <w:r w:rsidR="00027B8B">
              <w:t>in particular for</w:t>
            </w:r>
            <w:proofErr w:type="gramEnd"/>
            <w:r w:rsidR="00027B8B">
              <w:t xml:space="preserve"> a human reader.  The repeated element names also</w:t>
            </w:r>
            <w:r w:rsidR="00A90046">
              <w:t xml:space="preserve"> do</w:t>
            </w:r>
            <w:r w:rsidR="00027B8B">
              <w:t xml:space="preserve"> not reflect the hierarchical nature of the data as well as before.</w:t>
            </w:r>
          </w:p>
        </w:tc>
      </w:tr>
      <w:tr w:rsidR="001E41F3" w14:paraId="159ACDAD" w14:textId="77777777" w:rsidTr="00547111">
        <w:tc>
          <w:tcPr>
            <w:tcW w:w="2694" w:type="dxa"/>
            <w:gridSpan w:val="2"/>
          </w:tcPr>
          <w:p w14:paraId="38A797D9" w14:textId="77777777" w:rsidR="001E41F3" w:rsidRDefault="001E41F3">
            <w:pPr>
              <w:pStyle w:val="CRCoverPage"/>
              <w:spacing w:after="0"/>
              <w:rPr>
                <w:b/>
                <w:i/>
                <w:noProof/>
                <w:sz w:val="8"/>
                <w:szCs w:val="8"/>
              </w:rPr>
            </w:pPr>
          </w:p>
        </w:tc>
        <w:tc>
          <w:tcPr>
            <w:tcW w:w="6946" w:type="dxa"/>
            <w:gridSpan w:val="9"/>
          </w:tcPr>
          <w:p w14:paraId="10793960" w14:textId="77777777" w:rsidR="001E41F3" w:rsidRDefault="001E41F3">
            <w:pPr>
              <w:pStyle w:val="CRCoverPage"/>
              <w:spacing w:after="0"/>
              <w:rPr>
                <w:noProof/>
                <w:sz w:val="8"/>
                <w:szCs w:val="8"/>
              </w:rPr>
            </w:pPr>
          </w:p>
        </w:tc>
      </w:tr>
      <w:tr w:rsidR="001E41F3" w14:paraId="6A7D3AA4" w14:textId="77777777" w:rsidTr="00547111">
        <w:tc>
          <w:tcPr>
            <w:tcW w:w="2694" w:type="dxa"/>
            <w:gridSpan w:val="2"/>
            <w:tcBorders>
              <w:top w:val="single" w:sz="4" w:space="0" w:color="auto"/>
              <w:left w:val="single" w:sz="4" w:space="0" w:color="auto"/>
            </w:tcBorders>
          </w:tcPr>
          <w:p w14:paraId="6ED129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C7B25" w14:textId="1E16E0DA" w:rsidR="001E41F3" w:rsidRDefault="00CD26FD" w:rsidP="00532704">
            <w:pPr>
              <w:pStyle w:val="CRCoverPage"/>
              <w:spacing w:after="0"/>
              <w:ind w:left="100"/>
              <w:rPr>
                <w:noProof/>
                <w:lang w:eastAsia="zh-CN"/>
              </w:rPr>
            </w:pP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 xml:space="preserve">, </w:t>
            </w:r>
            <w:r w:rsidR="00974E32">
              <w:t>11.3</w:t>
            </w:r>
            <w:r w:rsidR="00974E32" w:rsidRPr="00D6468A">
              <w:t>.2.1.4.2</w:t>
            </w:r>
            <w:r w:rsidR="00974E32">
              <w:t xml:space="preserve">, </w:t>
            </w:r>
            <w:r w:rsidR="0088338D">
              <w:rPr>
                <w:noProof/>
                <w:lang w:eastAsia="zh-CN"/>
              </w:rPr>
              <w:t>11.3.2.1.4.3</w:t>
            </w:r>
            <w:r w:rsidR="00F453D0">
              <w:rPr>
                <w:noProof/>
                <w:lang w:eastAsia="zh-CN"/>
              </w:rPr>
              <w:t>.1</w:t>
            </w:r>
            <w:r w:rsidR="0088338D">
              <w:rPr>
                <w:noProof/>
                <w:lang w:eastAsia="zh-CN"/>
              </w:rPr>
              <w:t>, 11.3.2.1.4.3.2</w:t>
            </w:r>
          </w:p>
        </w:tc>
      </w:tr>
      <w:tr w:rsidR="001E41F3" w14:paraId="526F48D2" w14:textId="77777777" w:rsidTr="00547111">
        <w:tc>
          <w:tcPr>
            <w:tcW w:w="2694" w:type="dxa"/>
            <w:gridSpan w:val="2"/>
            <w:tcBorders>
              <w:left w:val="single" w:sz="4" w:space="0" w:color="auto"/>
            </w:tcBorders>
          </w:tcPr>
          <w:p w14:paraId="613F9D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8E696C" w14:textId="77777777" w:rsidR="001E41F3" w:rsidRDefault="001E41F3">
            <w:pPr>
              <w:pStyle w:val="CRCoverPage"/>
              <w:spacing w:after="0"/>
              <w:rPr>
                <w:noProof/>
                <w:sz w:val="8"/>
                <w:szCs w:val="8"/>
              </w:rPr>
            </w:pPr>
          </w:p>
        </w:tc>
      </w:tr>
      <w:tr w:rsidR="001E41F3" w14:paraId="45ECEF51" w14:textId="77777777" w:rsidTr="00547111">
        <w:tc>
          <w:tcPr>
            <w:tcW w:w="2694" w:type="dxa"/>
            <w:gridSpan w:val="2"/>
            <w:tcBorders>
              <w:left w:val="single" w:sz="4" w:space="0" w:color="auto"/>
            </w:tcBorders>
          </w:tcPr>
          <w:p w14:paraId="12499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26B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6CD25C" w14:textId="77777777" w:rsidR="001E41F3" w:rsidRDefault="001E41F3">
            <w:pPr>
              <w:pStyle w:val="CRCoverPage"/>
              <w:spacing w:after="0"/>
              <w:jc w:val="center"/>
              <w:rPr>
                <w:b/>
                <w:caps/>
                <w:noProof/>
              </w:rPr>
            </w:pPr>
            <w:r>
              <w:rPr>
                <w:b/>
                <w:caps/>
                <w:noProof/>
              </w:rPr>
              <w:t>N</w:t>
            </w:r>
          </w:p>
        </w:tc>
        <w:tc>
          <w:tcPr>
            <w:tcW w:w="2977" w:type="dxa"/>
            <w:gridSpan w:val="4"/>
          </w:tcPr>
          <w:p w14:paraId="7ACEE7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4DE31" w14:textId="77777777" w:rsidR="001E41F3" w:rsidRDefault="001E41F3">
            <w:pPr>
              <w:pStyle w:val="CRCoverPage"/>
              <w:spacing w:after="0"/>
              <w:ind w:left="99"/>
              <w:rPr>
                <w:noProof/>
              </w:rPr>
            </w:pPr>
          </w:p>
        </w:tc>
      </w:tr>
      <w:tr w:rsidR="001E41F3" w14:paraId="5D60CAF9" w14:textId="77777777" w:rsidTr="00547111">
        <w:tc>
          <w:tcPr>
            <w:tcW w:w="2694" w:type="dxa"/>
            <w:gridSpan w:val="2"/>
            <w:tcBorders>
              <w:left w:val="single" w:sz="4" w:space="0" w:color="auto"/>
            </w:tcBorders>
          </w:tcPr>
          <w:p w14:paraId="2DA5D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4785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AFBC5" w14:textId="77777777" w:rsidR="001E41F3" w:rsidRDefault="00D7154A">
            <w:pPr>
              <w:pStyle w:val="CRCoverPage"/>
              <w:spacing w:after="0"/>
              <w:jc w:val="center"/>
              <w:rPr>
                <w:b/>
                <w:caps/>
                <w:noProof/>
              </w:rPr>
            </w:pPr>
            <w:r>
              <w:rPr>
                <w:b/>
                <w:caps/>
                <w:noProof/>
              </w:rPr>
              <w:t>X</w:t>
            </w:r>
          </w:p>
        </w:tc>
        <w:tc>
          <w:tcPr>
            <w:tcW w:w="2977" w:type="dxa"/>
            <w:gridSpan w:val="4"/>
          </w:tcPr>
          <w:p w14:paraId="59C980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4F75A4" w14:textId="77777777" w:rsidR="001E41F3" w:rsidRDefault="00145D43">
            <w:pPr>
              <w:pStyle w:val="CRCoverPage"/>
              <w:spacing w:after="0"/>
              <w:ind w:left="99"/>
              <w:rPr>
                <w:noProof/>
              </w:rPr>
            </w:pPr>
            <w:r>
              <w:rPr>
                <w:noProof/>
              </w:rPr>
              <w:t xml:space="preserve">TS/TR ... CR ... </w:t>
            </w:r>
          </w:p>
        </w:tc>
      </w:tr>
      <w:tr w:rsidR="001E41F3" w14:paraId="3287A187" w14:textId="77777777" w:rsidTr="00547111">
        <w:tc>
          <w:tcPr>
            <w:tcW w:w="2694" w:type="dxa"/>
            <w:gridSpan w:val="2"/>
            <w:tcBorders>
              <w:left w:val="single" w:sz="4" w:space="0" w:color="auto"/>
            </w:tcBorders>
          </w:tcPr>
          <w:p w14:paraId="6557AD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B017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64BC8" w14:textId="77777777" w:rsidR="001E41F3" w:rsidRDefault="00D7154A">
            <w:pPr>
              <w:pStyle w:val="CRCoverPage"/>
              <w:spacing w:after="0"/>
              <w:jc w:val="center"/>
              <w:rPr>
                <w:b/>
                <w:caps/>
                <w:noProof/>
              </w:rPr>
            </w:pPr>
            <w:r>
              <w:rPr>
                <w:b/>
                <w:caps/>
                <w:noProof/>
              </w:rPr>
              <w:t>X</w:t>
            </w:r>
          </w:p>
        </w:tc>
        <w:tc>
          <w:tcPr>
            <w:tcW w:w="2977" w:type="dxa"/>
            <w:gridSpan w:val="4"/>
          </w:tcPr>
          <w:p w14:paraId="281613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FA832F" w14:textId="77777777" w:rsidR="001E41F3" w:rsidRDefault="00145D43">
            <w:pPr>
              <w:pStyle w:val="CRCoverPage"/>
              <w:spacing w:after="0"/>
              <w:ind w:left="99"/>
              <w:rPr>
                <w:noProof/>
              </w:rPr>
            </w:pPr>
            <w:r>
              <w:rPr>
                <w:noProof/>
              </w:rPr>
              <w:t xml:space="preserve">TS/TR ... CR ... </w:t>
            </w:r>
          </w:p>
        </w:tc>
      </w:tr>
      <w:tr w:rsidR="001E41F3" w14:paraId="2B65528B" w14:textId="77777777" w:rsidTr="00547111">
        <w:tc>
          <w:tcPr>
            <w:tcW w:w="2694" w:type="dxa"/>
            <w:gridSpan w:val="2"/>
            <w:tcBorders>
              <w:left w:val="single" w:sz="4" w:space="0" w:color="auto"/>
            </w:tcBorders>
          </w:tcPr>
          <w:p w14:paraId="184C90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5D1E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B26DA" w14:textId="77777777" w:rsidR="001E41F3" w:rsidRDefault="00D7154A">
            <w:pPr>
              <w:pStyle w:val="CRCoverPage"/>
              <w:spacing w:after="0"/>
              <w:jc w:val="center"/>
              <w:rPr>
                <w:b/>
                <w:caps/>
                <w:noProof/>
              </w:rPr>
            </w:pPr>
            <w:r>
              <w:rPr>
                <w:b/>
                <w:caps/>
                <w:noProof/>
              </w:rPr>
              <w:t>X</w:t>
            </w:r>
          </w:p>
        </w:tc>
        <w:tc>
          <w:tcPr>
            <w:tcW w:w="2977" w:type="dxa"/>
            <w:gridSpan w:val="4"/>
          </w:tcPr>
          <w:p w14:paraId="48BE42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D8F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A264" w14:textId="77777777" w:rsidTr="00547111">
        <w:tc>
          <w:tcPr>
            <w:tcW w:w="2694" w:type="dxa"/>
            <w:gridSpan w:val="2"/>
            <w:tcBorders>
              <w:left w:val="single" w:sz="4" w:space="0" w:color="auto"/>
            </w:tcBorders>
          </w:tcPr>
          <w:p w14:paraId="691C6527" w14:textId="77777777" w:rsidR="001E41F3" w:rsidRDefault="001E41F3">
            <w:pPr>
              <w:pStyle w:val="CRCoverPage"/>
              <w:spacing w:after="0"/>
              <w:rPr>
                <w:b/>
                <w:i/>
                <w:noProof/>
              </w:rPr>
            </w:pPr>
          </w:p>
        </w:tc>
        <w:tc>
          <w:tcPr>
            <w:tcW w:w="6946" w:type="dxa"/>
            <w:gridSpan w:val="9"/>
            <w:tcBorders>
              <w:right w:val="single" w:sz="4" w:space="0" w:color="auto"/>
            </w:tcBorders>
          </w:tcPr>
          <w:p w14:paraId="01616E07" w14:textId="77777777" w:rsidR="001E41F3" w:rsidRDefault="001E41F3">
            <w:pPr>
              <w:pStyle w:val="CRCoverPage"/>
              <w:spacing w:after="0"/>
              <w:rPr>
                <w:noProof/>
              </w:rPr>
            </w:pPr>
          </w:p>
        </w:tc>
      </w:tr>
      <w:tr w:rsidR="001E41F3" w14:paraId="5100D8B9" w14:textId="77777777" w:rsidTr="00547111">
        <w:tc>
          <w:tcPr>
            <w:tcW w:w="2694" w:type="dxa"/>
            <w:gridSpan w:val="2"/>
            <w:tcBorders>
              <w:left w:val="single" w:sz="4" w:space="0" w:color="auto"/>
              <w:bottom w:val="single" w:sz="4" w:space="0" w:color="auto"/>
            </w:tcBorders>
          </w:tcPr>
          <w:p w14:paraId="0C50916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E5D3F3" w14:textId="6D32FD70" w:rsidR="0088338D" w:rsidRPr="00A90046" w:rsidRDefault="0088338D" w:rsidP="00A90046">
            <w:pPr>
              <w:rPr>
                <w:rFonts w:eastAsia="Times New Roman"/>
                <w:lang w:val="en-US"/>
              </w:rPr>
            </w:pPr>
          </w:p>
        </w:tc>
      </w:tr>
    </w:tbl>
    <w:p w14:paraId="2886FF52" w14:textId="77777777" w:rsidR="001E41F3" w:rsidRDefault="001E41F3">
      <w:pPr>
        <w:pStyle w:val="CRCoverPage"/>
        <w:spacing w:after="0"/>
        <w:rPr>
          <w:noProof/>
          <w:sz w:val="8"/>
          <w:szCs w:val="8"/>
        </w:rPr>
      </w:pPr>
    </w:p>
    <w:p w14:paraId="5DFDC1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EDC957" w14:textId="77777777" w:rsidR="00A40C65" w:rsidRPr="00442B28" w:rsidRDefault="00A40C65" w:rsidP="00A40C65">
      <w:pPr>
        <w:pStyle w:val="B10"/>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47D8A67F" w14:textId="77777777" w:rsidTr="00A40C65">
        <w:tc>
          <w:tcPr>
            <w:tcW w:w="9521" w:type="dxa"/>
            <w:shd w:val="clear" w:color="auto" w:fill="FFFFCC"/>
            <w:vAlign w:val="center"/>
          </w:tcPr>
          <w:p w14:paraId="3F52000C"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5EBFB6AD" w14:textId="77777777" w:rsidR="00CD26FD" w:rsidRPr="00215D3C" w:rsidRDefault="00CD26FD" w:rsidP="00CD26FD">
      <w:pPr>
        <w:pStyle w:val="Heading5"/>
        <w:rPr>
          <w:lang w:eastAsia="zh-CN"/>
        </w:rPr>
      </w:pPr>
      <w:bookmarkStart w:id="3" w:name="_Toc2049459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3"/>
    </w:p>
    <w:p w14:paraId="7BCFF551" w14:textId="77777777" w:rsidR="00CD26FD" w:rsidRPr="00215D3C" w:rsidRDefault="00CD26FD" w:rsidP="00CD26FD">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lists all the file content items. It also provides an explanation of the individual items. </w:t>
      </w:r>
    </w:p>
    <w:p w14:paraId="740328E5" w14:textId="77777777" w:rsidR="00CD26FD" w:rsidRPr="00D6468A" w:rsidRDefault="00CD26FD" w:rsidP="00CD26FD">
      <w:pPr>
        <w:pStyle w:val="TH"/>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File Content Description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08"/>
        <w:gridCol w:w="7024"/>
      </w:tblGrid>
      <w:tr w:rsidR="00CD26FD" w:rsidRPr="00D6468A" w14:paraId="078E762D" w14:textId="77777777" w:rsidTr="000A4FD8">
        <w:trPr>
          <w:cantSplit/>
          <w:tblHeader/>
          <w:jc w:val="center"/>
        </w:trPr>
        <w:tc>
          <w:tcPr>
            <w:tcW w:w="2708" w:type="dxa"/>
            <w:shd w:val="pct20" w:color="auto" w:fill="FFFFFF"/>
          </w:tcPr>
          <w:p w14:paraId="3844DECA" w14:textId="77777777" w:rsidR="00CD26FD" w:rsidRPr="00D6468A" w:rsidRDefault="00CD26FD" w:rsidP="000A4FD8">
            <w:pPr>
              <w:pStyle w:val="TAH"/>
            </w:pPr>
            <w:r w:rsidRPr="00D6468A">
              <w:t>File Content Item</w:t>
            </w:r>
          </w:p>
        </w:tc>
        <w:tc>
          <w:tcPr>
            <w:tcW w:w="7024" w:type="dxa"/>
            <w:shd w:val="pct20" w:color="auto" w:fill="FFFFFF"/>
          </w:tcPr>
          <w:p w14:paraId="4523C020" w14:textId="77777777" w:rsidR="00CD26FD" w:rsidRPr="00D6468A" w:rsidRDefault="00CD26FD" w:rsidP="000A4FD8">
            <w:pPr>
              <w:pStyle w:val="TAH"/>
            </w:pPr>
            <w:r w:rsidRPr="00D6468A">
              <w:t>Description</w:t>
            </w:r>
          </w:p>
        </w:tc>
      </w:tr>
      <w:tr w:rsidR="00CD26FD" w:rsidRPr="00D6468A" w14:paraId="4FC90C24" w14:textId="77777777" w:rsidTr="000A4FD8">
        <w:trPr>
          <w:cantSplit/>
          <w:jc w:val="center"/>
        </w:trPr>
        <w:tc>
          <w:tcPr>
            <w:tcW w:w="2708" w:type="dxa"/>
          </w:tcPr>
          <w:p w14:paraId="7F585B0F"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measDataCollection</w:t>
            </w:r>
            <w:proofErr w:type="spellEnd"/>
          </w:p>
        </w:tc>
        <w:tc>
          <w:tcPr>
            <w:tcW w:w="7024" w:type="dxa"/>
          </w:tcPr>
          <w:p w14:paraId="7BAA4FEC" w14:textId="77777777" w:rsidR="00CD26FD" w:rsidRPr="00D6468A" w:rsidRDefault="00CD26FD" w:rsidP="000A4FD8">
            <w:pPr>
              <w:pStyle w:val="TAL"/>
              <w:keepNext w:val="0"/>
            </w:pPr>
            <w:r w:rsidRPr="00D6468A">
              <w:t>This is the top-level tag, which identifies the file as a collection of measurement data. The file content is made up of a header ("</w:t>
            </w:r>
            <w:proofErr w:type="spellStart"/>
            <w:r w:rsidRPr="00D6468A">
              <w:t>measFileHeader</w:t>
            </w:r>
            <w:proofErr w:type="spellEnd"/>
            <w:r w:rsidRPr="00D6468A">
              <w:t>"), the collection of measurement result items ("</w:t>
            </w:r>
            <w:proofErr w:type="spellStart"/>
            <w:r w:rsidRPr="00D6468A">
              <w:t>measData</w:t>
            </w:r>
            <w:proofErr w:type="spellEnd"/>
            <w:r w:rsidRPr="00D6468A">
              <w:t>"), and a measurement file footer ("</w:t>
            </w:r>
            <w:proofErr w:type="spellStart"/>
            <w:r w:rsidRPr="00D6468A">
              <w:t>measFileFooter</w:t>
            </w:r>
            <w:proofErr w:type="spellEnd"/>
            <w:r w:rsidRPr="00D6468A">
              <w:t>").</w:t>
            </w:r>
          </w:p>
        </w:tc>
      </w:tr>
      <w:tr w:rsidR="00CD26FD" w:rsidRPr="00D6468A" w14:paraId="4B586D5A" w14:textId="77777777" w:rsidTr="000A4FD8">
        <w:trPr>
          <w:cantSplit/>
          <w:jc w:val="center"/>
        </w:trPr>
        <w:tc>
          <w:tcPr>
            <w:tcW w:w="2708" w:type="dxa"/>
          </w:tcPr>
          <w:p w14:paraId="6EE3A135"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measFileHeader</w:t>
            </w:r>
            <w:proofErr w:type="spellEnd"/>
          </w:p>
        </w:tc>
        <w:tc>
          <w:tcPr>
            <w:tcW w:w="7024" w:type="dxa"/>
          </w:tcPr>
          <w:p w14:paraId="2DAC702E" w14:textId="77777777" w:rsidR="00CD26FD" w:rsidRPr="00D6468A" w:rsidRDefault="00CD26FD" w:rsidP="000A4FD8">
            <w:pPr>
              <w:pStyle w:val="TAL"/>
              <w:keepNext w:val="0"/>
            </w:pPr>
            <w:r w:rsidRPr="00D6468A">
              <w:t>This is the measurement result file header to be inserted in each file. It includes a version indicator, the name, type and vendor name of the sending service producer, and a time stamp ("</w:t>
            </w:r>
            <w:proofErr w:type="spellStart"/>
            <w:r w:rsidRPr="00D6468A">
              <w:t>collectionBeginTime</w:t>
            </w:r>
            <w:proofErr w:type="spellEnd"/>
            <w:r w:rsidRPr="00D6468A">
              <w:t>").</w:t>
            </w:r>
          </w:p>
        </w:tc>
      </w:tr>
      <w:tr w:rsidR="00CD26FD" w:rsidRPr="00D6468A" w14:paraId="1E13D4E9" w14:textId="77777777" w:rsidTr="000A4FD8">
        <w:trPr>
          <w:cantSplit/>
          <w:jc w:val="center"/>
        </w:trPr>
        <w:tc>
          <w:tcPr>
            <w:tcW w:w="2708" w:type="dxa"/>
          </w:tcPr>
          <w:p w14:paraId="1A67EAF7"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measData</w:t>
            </w:r>
            <w:proofErr w:type="spellEnd"/>
          </w:p>
        </w:tc>
        <w:tc>
          <w:tcPr>
            <w:tcW w:w="7024" w:type="dxa"/>
          </w:tcPr>
          <w:p w14:paraId="1FADD455" w14:textId="77777777" w:rsidR="00CD26FD" w:rsidRPr="00D6468A" w:rsidRDefault="00CD26FD" w:rsidP="000A4FD8">
            <w:pPr>
              <w:pStyle w:val="TAL"/>
              <w:keepNext w:val="0"/>
            </w:pPr>
            <w:r w:rsidRPr="00D6468A">
              <w:t>The "</w:t>
            </w:r>
            <w:proofErr w:type="spellStart"/>
            <w:r w:rsidRPr="00D6468A">
              <w:t>measData</w:t>
            </w:r>
            <w:proofErr w:type="spellEnd"/>
            <w:r w:rsidRPr="00D6468A">
              <w:t>" construct represents the sequence of zero or more measurement result items contained in the file. It can be empty in case no measurement data can be provided. The individual "</w:t>
            </w:r>
            <w:proofErr w:type="spellStart"/>
            <w:r w:rsidRPr="00D6468A">
              <w:t>measData</w:t>
            </w:r>
            <w:proofErr w:type="spellEnd"/>
            <w:r w:rsidRPr="00D6468A">
              <w:t>" elements can appear in any order.</w:t>
            </w:r>
          </w:p>
          <w:p w14:paraId="6AB7891C" w14:textId="77777777" w:rsidR="00CD26FD" w:rsidRPr="00D6468A" w:rsidRDefault="00CD26FD" w:rsidP="000A4FD8">
            <w:pPr>
              <w:pStyle w:val="TAL"/>
              <w:keepNext w:val="0"/>
            </w:pPr>
            <w:r w:rsidRPr="00D6468A">
              <w:t>Each "</w:t>
            </w:r>
            <w:proofErr w:type="spellStart"/>
            <w:r w:rsidRPr="00D6468A">
              <w:t>measData</w:t>
            </w:r>
            <w:proofErr w:type="spellEnd"/>
            <w:r w:rsidRPr="00D6468A">
              <w:t>" element contains the identifier of the measured entity ("</w:t>
            </w:r>
            <w:proofErr w:type="spellStart"/>
            <w:r w:rsidRPr="00D6468A">
              <w:t>measuredEntityId</w:t>
            </w:r>
            <w:proofErr w:type="spellEnd"/>
            <w:r w:rsidRPr="00D6468A">
              <w:t>") and the list of measurement results pertaining to that measured entity ("</w:t>
            </w:r>
            <w:proofErr w:type="spellStart"/>
            <w:r w:rsidRPr="00D6468A">
              <w:t>measInfo</w:t>
            </w:r>
            <w:proofErr w:type="spellEnd"/>
            <w:r w:rsidRPr="00D6468A">
              <w:t>").</w:t>
            </w:r>
          </w:p>
        </w:tc>
      </w:tr>
      <w:tr w:rsidR="00CD26FD" w:rsidRPr="00D6468A" w14:paraId="7CD3F346" w14:textId="77777777" w:rsidTr="000A4FD8">
        <w:trPr>
          <w:cantSplit/>
          <w:jc w:val="center"/>
        </w:trPr>
        <w:tc>
          <w:tcPr>
            <w:tcW w:w="2708" w:type="dxa"/>
          </w:tcPr>
          <w:p w14:paraId="79DBAB0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measFileFooter</w:t>
            </w:r>
            <w:proofErr w:type="spellEnd"/>
          </w:p>
        </w:tc>
        <w:tc>
          <w:tcPr>
            <w:tcW w:w="7024" w:type="dxa"/>
          </w:tcPr>
          <w:p w14:paraId="7B3D618A" w14:textId="77777777" w:rsidR="00CD26FD" w:rsidRPr="00D6468A" w:rsidRDefault="00CD26FD" w:rsidP="000A4FD8">
            <w:pPr>
              <w:pStyle w:val="TAL"/>
              <w:keepNext w:val="0"/>
            </w:pPr>
            <w:r w:rsidRPr="00D6468A">
              <w:t>The measurement result file footer to be inserted in each file. It includes a time stamp, which refers to the end of the overall measurement collection interval that is covered by the collected measurement results being stored in this file.</w:t>
            </w:r>
          </w:p>
        </w:tc>
      </w:tr>
      <w:tr w:rsidR="00CD26FD" w:rsidRPr="00D6468A" w14:paraId="45EAA25F" w14:textId="77777777" w:rsidTr="000A4FD8">
        <w:trPr>
          <w:cantSplit/>
          <w:jc w:val="center"/>
        </w:trPr>
        <w:tc>
          <w:tcPr>
            <w:tcW w:w="2708" w:type="dxa"/>
          </w:tcPr>
          <w:p w14:paraId="6A28C647"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fileFormatVersion</w:t>
            </w:r>
            <w:proofErr w:type="spellEnd"/>
          </w:p>
        </w:tc>
        <w:tc>
          <w:tcPr>
            <w:tcW w:w="7024" w:type="dxa"/>
          </w:tcPr>
          <w:p w14:paraId="394B89C1" w14:textId="77777777" w:rsidR="00CD26FD" w:rsidRPr="00D6468A" w:rsidRDefault="00CD26FD" w:rsidP="000A4FD8">
            <w:pPr>
              <w:pStyle w:val="TAL"/>
              <w:keepNext w:val="0"/>
            </w:pPr>
            <w:r w:rsidRPr="00D6468A">
              <w:t>This parameter identifies the file format version applied by the sender. The format version defined in the present document shall be the abridged number and version of this 3GPP document (see below).</w:t>
            </w:r>
          </w:p>
          <w:p w14:paraId="21F08389" w14:textId="77777777" w:rsidR="00CD26FD" w:rsidRPr="00D6468A" w:rsidRDefault="00CD26FD" w:rsidP="000A4FD8">
            <w:pPr>
              <w:pStyle w:val="TAL"/>
              <w:keepNext w:val="0"/>
            </w:pPr>
            <w:r w:rsidRPr="00D6468A">
              <w:t>The abridged number and version of a 3GPP document is constructed from its version specific full reference "3GPP […] (</w:t>
            </w:r>
            <w:proofErr w:type="spellStart"/>
            <w:r w:rsidRPr="00D6468A">
              <w:t>yyyy</w:t>
            </w:r>
            <w:proofErr w:type="spellEnd"/>
            <w:r w:rsidRPr="00D6468A">
              <w:t>-mm)" by:</w:t>
            </w:r>
          </w:p>
          <w:p w14:paraId="22F2F11E" w14:textId="77777777" w:rsidR="00CD26FD" w:rsidRPr="00D6468A" w:rsidRDefault="00CD26FD" w:rsidP="000A4FD8">
            <w:pPr>
              <w:pStyle w:val="TAL"/>
              <w:keepNext w:val="0"/>
              <w:ind w:left="114" w:hanging="114"/>
            </w:pPr>
            <w:r w:rsidRPr="00D6468A">
              <w:t>-</w:t>
            </w:r>
            <w:r w:rsidRPr="00D6468A">
              <w:tab/>
              <w:t>removing the leading "3GPP TS";</w:t>
            </w:r>
          </w:p>
          <w:p w14:paraId="5D18D746" w14:textId="77777777" w:rsidR="00CD26FD" w:rsidRPr="00D6468A" w:rsidRDefault="00CD26FD" w:rsidP="000A4FD8">
            <w:pPr>
              <w:pStyle w:val="TAL"/>
              <w:keepNext w:val="0"/>
              <w:ind w:left="114" w:hanging="114"/>
            </w:pPr>
            <w:r w:rsidRPr="00D6468A">
              <w:t>-</w:t>
            </w:r>
            <w:r w:rsidRPr="00D6468A">
              <w:tab/>
              <w:t>removing everything including and after the version third digit, representing editorial only changes, together with its preceding dot character;</w:t>
            </w:r>
          </w:p>
          <w:p w14:paraId="1D078E4B" w14:textId="77777777" w:rsidR="00CD26FD" w:rsidRPr="00D6468A" w:rsidRDefault="00CD26FD" w:rsidP="000A4FD8">
            <w:pPr>
              <w:pStyle w:val="TAL"/>
              <w:keepNext w:val="0"/>
              <w:ind w:left="114" w:hanging="114"/>
            </w:pPr>
            <w:r w:rsidRPr="00D6468A">
              <w:t>-</w:t>
            </w:r>
            <w:r w:rsidRPr="00D6468A">
              <w:tab/>
              <w:t>from the resulting string, removing leading and trailing white space, replacing every multi character white space by a single space character and changing the case of all characters to uppercase.</w:t>
            </w:r>
          </w:p>
        </w:tc>
      </w:tr>
      <w:tr w:rsidR="00CD26FD" w:rsidRPr="00D6468A" w14:paraId="647D0008" w14:textId="77777777" w:rsidTr="000A4FD8">
        <w:trPr>
          <w:cantSplit/>
          <w:jc w:val="center"/>
        </w:trPr>
        <w:tc>
          <w:tcPr>
            <w:tcW w:w="2708" w:type="dxa"/>
          </w:tcPr>
          <w:p w14:paraId="5563E92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senderName</w:t>
            </w:r>
            <w:proofErr w:type="spellEnd"/>
          </w:p>
        </w:tc>
        <w:tc>
          <w:tcPr>
            <w:tcW w:w="7024" w:type="dxa"/>
          </w:tcPr>
          <w:p w14:paraId="74F48AC8" w14:textId="77777777" w:rsidR="00CD26FD" w:rsidRPr="00D6468A" w:rsidRDefault="00CD26FD" w:rsidP="000A4FD8">
            <w:pPr>
              <w:pStyle w:val="TAL"/>
              <w:keepNext w:val="0"/>
            </w:pPr>
            <w:r w:rsidRPr="00D6468A">
              <w:t xml:space="preserve">The </w:t>
            </w:r>
            <w:proofErr w:type="spellStart"/>
            <w:r w:rsidRPr="00D6468A">
              <w:t>senderName</w:t>
            </w:r>
            <w:proofErr w:type="spellEnd"/>
            <w:r w:rsidRPr="00D6468A">
              <w:t xml:space="preserve"> uniquely identifies performance data reporting related service producer that assembled this measurement file.</w:t>
            </w:r>
          </w:p>
        </w:tc>
      </w:tr>
      <w:tr w:rsidR="00CD26FD" w:rsidRPr="00D6468A" w14:paraId="4E7CE332" w14:textId="77777777" w:rsidTr="000A4FD8">
        <w:trPr>
          <w:cantSplit/>
          <w:jc w:val="center"/>
        </w:trPr>
        <w:tc>
          <w:tcPr>
            <w:tcW w:w="2708" w:type="dxa"/>
          </w:tcPr>
          <w:p w14:paraId="2A7729F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senderType</w:t>
            </w:r>
            <w:proofErr w:type="spellEnd"/>
          </w:p>
        </w:tc>
        <w:tc>
          <w:tcPr>
            <w:tcW w:w="7024" w:type="dxa"/>
          </w:tcPr>
          <w:p w14:paraId="3891DA9F" w14:textId="77777777" w:rsidR="00CD26FD" w:rsidRPr="00D6468A" w:rsidRDefault="00CD26FD" w:rsidP="000A4FD8">
            <w:pPr>
              <w:pStyle w:val="TAL"/>
              <w:keepNext w:val="0"/>
            </w:pPr>
            <w:r w:rsidRPr="00D6468A">
              <w:t>This is a user configurable identifier of the type of performance data reporting related service producer that generated the file, e.g. NF performance data reporting service producer, or NSI performance data reporting service producer. The string may be empty (i.e. string size =0) in case the "</w:t>
            </w:r>
            <w:proofErr w:type="spellStart"/>
            <w:r w:rsidRPr="00D6468A">
              <w:t>senderType</w:t>
            </w:r>
            <w:proofErr w:type="spellEnd"/>
            <w:r w:rsidRPr="00D6468A">
              <w:t xml:space="preserve">" is not configured in the sender. </w:t>
            </w:r>
          </w:p>
        </w:tc>
      </w:tr>
      <w:tr w:rsidR="00CD26FD" w:rsidRPr="00D6468A" w14:paraId="0F8AF358" w14:textId="77777777" w:rsidTr="000A4FD8">
        <w:trPr>
          <w:cantSplit/>
          <w:jc w:val="center"/>
        </w:trPr>
        <w:tc>
          <w:tcPr>
            <w:tcW w:w="2708" w:type="dxa"/>
          </w:tcPr>
          <w:p w14:paraId="2824E26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vendorName</w:t>
            </w:r>
            <w:proofErr w:type="spellEnd"/>
          </w:p>
        </w:tc>
        <w:tc>
          <w:tcPr>
            <w:tcW w:w="7024" w:type="dxa"/>
          </w:tcPr>
          <w:p w14:paraId="2A0EA98B" w14:textId="77777777" w:rsidR="00CD26FD" w:rsidRPr="00D6468A" w:rsidRDefault="00CD26FD" w:rsidP="000A4FD8">
            <w:pPr>
              <w:pStyle w:val="TAL"/>
              <w:keepNext w:val="0"/>
            </w:pPr>
            <w:r w:rsidRPr="00D6468A">
              <w:t>The "</w:t>
            </w:r>
            <w:proofErr w:type="spellStart"/>
            <w:r w:rsidRPr="00D6468A">
              <w:t>vendorName</w:t>
            </w:r>
            <w:proofErr w:type="spellEnd"/>
            <w:r w:rsidRPr="00D6468A">
              <w:t>" identifies the vendor of the performance data reporting related service producer that provided the measurement file. The string may be empty (i.e. string size =0) if the "</w:t>
            </w:r>
            <w:proofErr w:type="spellStart"/>
            <w:r w:rsidRPr="00D6468A">
              <w:t>vendorName</w:t>
            </w:r>
            <w:proofErr w:type="spellEnd"/>
            <w:r w:rsidRPr="00D6468A">
              <w:t>" is not configured in the sender.</w:t>
            </w:r>
          </w:p>
        </w:tc>
      </w:tr>
      <w:tr w:rsidR="00CD26FD" w:rsidRPr="00D6468A" w14:paraId="429805B3" w14:textId="77777777" w:rsidTr="000A4FD8">
        <w:trPr>
          <w:cantSplit/>
          <w:jc w:val="center"/>
        </w:trPr>
        <w:tc>
          <w:tcPr>
            <w:tcW w:w="2708" w:type="dxa"/>
          </w:tcPr>
          <w:p w14:paraId="60A63322"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collectionBeginTime</w:t>
            </w:r>
            <w:proofErr w:type="spellEnd"/>
          </w:p>
        </w:tc>
        <w:tc>
          <w:tcPr>
            <w:tcW w:w="7024" w:type="dxa"/>
          </w:tcPr>
          <w:p w14:paraId="63049A15" w14:textId="77777777" w:rsidR="00CD26FD" w:rsidRPr="00D6468A" w:rsidRDefault="00CD26FD" w:rsidP="000A4FD8">
            <w:pPr>
              <w:pStyle w:val="TAL"/>
              <w:keepNext w:val="0"/>
            </w:pPr>
            <w:r w:rsidRPr="00D6468A">
              <w:t>The "</w:t>
            </w:r>
            <w:proofErr w:type="spellStart"/>
            <w:r w:rsidRPr="00D6468A">
              <w:t>collectionBeginTime</w:t>
            </w:r>
            <w:proofErr w:type="spellEnd"/>
            <w:r w:rsidRPr="00D6468A">
              <w:t>" is a time stamp that refers to the start of the first measurement collection interval (granularity period) that is covered by the collected measurement results that are stored in this file.</w:t>
            </w:r>
          </w:p>
        </w:tc>
      </w:tr>
      <w:tr w:rsidR="00CD26FD" w:rsidRPr="00D6468A" w14:paraId="782F49B0" w14:textId="77777777" w:rsidTr="000A4FD8">
        <w:trPr>
          <w:cantSplit/>
          <w:jc w:val="center"/>
        </w:trPr>
        <w:tc>
          <w:tcPr>
            <w:tcW w:w="2708" w:type="dxa"/>
          </w:tcPr>
          <w:p w14:paraId="5D1F775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measuredEntityUserName</w:t>
            </w:r>
            <w:proofErr w:type="spellEnd"/>
          </w:p>
        </w:tc>
        <w:tc>
          <w:tcPr>
            <w:tcW w:w="7024" w:type="dxa"/>
          </w:tcPr>
          <w:p w14:paraId="1B326A93" w14:textId="77777777" w:rsidR="00CD26FD" w:rsidRPr="00D6468A" w:rsidRDefault="00CD26FD" w:rsidP="000A4FD8">
            <w:pPr>
              <w:pStyle w:val="TAL"/>
              <w:keepNext w:val="0"/>
            </w:pPr>
            <w:r w:rsidRPr="00D6468A">
              <w:t>This is the user definable name ("</w:t>
            </w:r>
            <w:proofErr w:type="spellStart"/>
            <w:r w:rsidRPr="00D6468A">
              <w:t>userLabel</w:t>
            </w:r>
            <w:proofErr w:type="spellEnd"/>
            <w:r w:rsidRPr="00D6468A">
              <w:t>") defined for the measured entity in 3GPP TS 28.622 [11]. The string may be empty (i.e. string size =0) if the "</w:t>
            </w:r>
            <w:proofErr w:type="spellStart"/>
            <w:r w:rsidRPr="00D6468A">
              <w:t>measuredEntityUserName</w:t>
            </w:r>
            <w:proofErr w:type="spellEnd"/>
            <w:r w:rsidRPr="00D6468A">
              <w:t>" is not configured in the CM applications.</w:t>
            </w:r>
          </w:p>
        </w:tc>
      </w:tr>
      <w:tr w:rsidR="00CD26FD" w:rsidRPr="00D6468A" w14:paraId="0418A68B" w14:textId="77777777" w:rsidTr="000A4FD8">
        <w:trPr>
          <w:cantSplit/>
          <w:jc w:val="center"/>
        </w:trPr>
        <w:tc>
          <w:tcPr>
            <w:tcW w:w="2708" w:type="dxa"/>
          </w:tcPr>
          <w:p w14:paraId="492ADF4C"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measuredEntityDn</w:t>
            </w:r>
            <w:proofErr w:type="spellEnd"/>
          </w:p>
        </w:tc>
        <w:tc>
          <w:tcPr>
            <w:tcW w:w="7024" w:type="dxa"/>
          </w:tcPr>
          <w:p w14:paraId="0CC531EA" w14:textId="77777777" w:rsidR="00CD26FD" w:rsidRPr="00D6468A" w:rsidRDefault="00CD26FD" w:rsidP="000A4FD8">
            <w:pPr>
              <w:pStyle w:val="TAL"/>
              <w:keepNext w:val="0"/>
            </w:pPr>
            <w:r w:rsidRPr="00D6468A">
              <w:t xml:space="preserve">This is the Distinguished Name (DN) defined for the measured entity in 3GPP TS 32.300 </w:t>
            </w:r>
            <w:r>
              <w:t>[25]</w:t>
            </w:r>
            <w:r w:rsidRPr="00D6468A">
              <w:t>. It is unique across an operator's network. The string may be empty (i.e. string size =0) if the "</w:t>
            </w:r>
            <w:proofErr w:type="spellStart"/>
            <w:r w:rsidRPr="00D6468A">
              <w:t>measuredEntityDn</w:t>
            </w:r>
            <w:proofErr w:type="spellEnd"/>
            <w:r w:rsidRPr="00D6468A">
              <w:t>" is not configured in the CM applications.</w:t>
            </w:r>
          </w:p>
        </w:tc>
      </w:tr>
      <w:tr w:rsidR="00CD26FD" w:rsidRPr="00D6468A" w14:paraId="7448FBFF" w14:textId="77777777" w:rsidTr="000A4FD8">
        <w:trPr>
          <w:cantSplit/>
          <w:jc w:val="center"/>
        </w:trPr>
        <w:tc>
          <w:tcPr>
            <w:tcW w:w="2708" w:type="dxa"/>
          </w:tcPr>
          <w:p w14:paraId="40B9CF61"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measuredEntitySoftwareVersion</w:t>
            </w:r>
            <w:proofErr w:type="spellEnd"/>
          </w:p>
        </w:tc>
        <w:tc>
          <w:tcPr>
            <w:tcW w:w="7024" w:type="dxa"/>
          </w:tcPr>
          <w:p w14:paraId="33558E83" w14:textId="77777777" w:rsidR="00CD26FD" w:rsidRPr="00D6468A" w:rsidRDefault="00CD26FD" w:rsidP="000A4FD8">
            <w:pPr>
              <w:pStyle w:val="TAL"/>
              <w:keepNext w:val="0"/>
            </w:pPr>
            <w:r w:rsidRPr="00D6468A">
              <w:t>This is the software version ("</w:t>
            </w:r>
            <w:proofErr w:type="spellStart"/>
            <w:r w:rsidRPr="00D6468A">
              <w:rPr>
                <w:rFonts w:ascii="Courier New" w:hAnsi="Courier New"/>
              </w:rPr>
              <w:t>swVersion</w:t>
            </w:r>
            <w:proofErr w:type="spellEnd"/>
            <w:r w:rsidRPr="00D6468A">
              <w:t>") defined for the measured entity in 3GPP TS 28.622 [11]. This is an optional parameter which allows post-processing systems to take care of vendor specific measurements modified between software versions.</w:t>
            </w:r>
          </w:p>
        </w:tc>
      </w:tr>
      <w:tr w:rsidR="00CD26FD" w:rsidRPr="00D6468A" w14:paraId="07A0E8C3" w14:textId="77777777" w:rsidTr="000A4FD8">
        <w:trPr>
          <w:cantSplit/>
          <w:jc w:val="center"/>
        </w:trPr>
        <w:tc>
          <w:tcPr>
            <w:tcW w:w="2708" w:type="dxa"/>
          </w:tcPr>
          <w:p w14:paraId="2EF85F9F"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measInfo</w:t>
            </w:r>
            <w:proofErr w:type="spellEnd"/>
          </w:p>
        </w:tc>
        <w:tc>
          <w:tcPr>
            <w:tcW w:w="7024" w:type="dxa"/>
          </w:tcPr>
          <w:p w14:paraId="09792584" w14:textId="77777777" w:rsidR="00CD26FD" w:rsidRPr="00D6468A" w:rsidRDefault="00CD26FD" w:rsidP="000A4FD8">
            <w:pPr>
              <w:pStyle w:val="TAL"/>
              <w:keepNext w:val="0"/>
            </w:pPr>
            <w:r w:rsidRPr="00D6468A">
              <w:t>The sequence of measurements, values and related information. It includes a list of measurement types ("</w:t>
            </w:r>
            <w:proofErr w:type="spellStart"/>
            <w:r w:rsidRPr="00D6468A">
              <w:t>measTypes</w:t>
            </w:r>
            <w:proofErr w:type="spellEnd"/>
            <w:r w:rsidRPr="00D6468A">
              <w:t>") and the corresponding results ("</w:t>
            </w:r>
            <w:proofErr w:type="spellStart"/>
            <w:r w:rsidRPr="00D6468A">
              <w:t>measValues</w:t>
            </w:r>
            <w:proofErr w:type="spellEnd"/>
            <w:r w:rsidRPr="00D6468A">
              <w:t>"), together with the time stamp ("</w:t>
            </w:r>
            <w:proofErr w:type="spellStart"/>
            <w:r w:rsidRPr="00D6468A">
              <w:t>measTimeStamp</w:t>
            </w:r>
            <w:proofErr w:type="spellEnd"/>
            <w:r w:rsidRPr="00D6468A">
              <w:t>") and granularity period ("</w:t>
            </w:r>
            <w:proofErr w:type="spellStart"/>
            <w:r w:rsidRPr="00D6468A">
              <w:t>granularityPeriod</w:t>
            </w:r>
            <w:proofErr w:type="spellEnd"/>
            <w:r w:rsidRPr="00D6468A">
              <w:t>") pertaining to these measurements.</w:t>
            </w:r>
          </w:p>
        </w:tc>
      </w:tr>
      <w:tr w:rsidR="00CD26FD" w:rsidRPr="00D6468A" w14:paraId="1A166FD1" w14:textId="77777777" w:rsidTr="000A4FD8">
        <w:trPr>
          <w:cantSplit/>
          <w:jc w:val="center"/>
        </w:trPr>
        <w:tc>
          <w:tcPr>
            <w:tcW w:w="2708" w:type="dxa"/>
          </w:tcPr>
          <w:p w14:paraId="430E2FF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lastRenderedPageBreak/>
              <w:t>measInfoId</w:t>
            </w:r>
            <w:proofErr w:type="spellEnd"/>
          </w:p>
        </w:tc>
        <w:tc>
          <w:tcPr>
            <w:tcW w:w="7024" w:type="dxa"/>
            <w:vAlign w:val="center"/>
          </w:tcPr>
          <w:p w14:paraId="1253209A" w14:textId="77777777" w:rsidR="00CD26FD" w:rsidRPr="00D6468A" w:rsidRDefault="00CD26FD" w:rsidP="000A4FD8">
            <w:pPr>
              <w:pStyle w:val="TAL"/>
              <w:keepNext w:val="0"/>
            </w:pPr>
            <w:r w:rsidRPr="00D6468A">
              <w:t xml:space="preserve">This attribute associates a tag name with the set of measurements defined by a </w:t>
            </w:r>
            <w:proofErr w:type="spellStart"/>
            <w:r w:rsidRPr="00D6468A">
              <w:rPr>
                <w:i/>
                <w:iCs/>
              </w:rPr>
              <w:t>measInfo</w:t>
            </w:r>
            <w:proofErr w:type="spellEnd"/>
            <w:r w:rsidRPr="00D6468A">
              <w:t xml:space="preserve"> property. This is an optional parameter that may be used to assign unique names to categories of measurements grouped together by </w:t>
            </w:r>
            <w:proofErr w:type="spellStart"/>
            <w:r w:rsidRPr="00D6468A">
              <w:t>measInfo</w:t>
            </w:r>
            <w:proofErr w:type="spellEnd"/>
            <w:r w:rsidRPr="00D6468A">
              <w:t xml:space="preserve"> elements. It allows parsing tools to easily isolate measurement sets by name.</w:t>
            </w:r>
          </w:p>
        </w:tc>
      </w:tr>
      <w:tr w:rsidR="00CD26FD" w:rsidRPr="00D6468A" w14:paraId="18D0B76C" w14:textId="77777777" w:rsidTr="000A4FD8">
        <w:trPr>
          <w:cantSplit/>
          <w:jc w:val="center"/>
        </w:trPr>
        <w:tc>
          <w:tcPr>
            <w:tcW w:w="2708" w:type="dxa"/>
          </w:tcPr>
          <w:p w14:paraId="69CC5D6B"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measTimeStamp</w:t>
            </w:r>
            <w:proofErr w:type="spellEnd"/>
          </w:p>
        </w:tc>
        <w:tc>
          <w:tcPr>
            <w:tcW w:w="7024" w:type="dxa"/>
          </w:tcPr>
          <w:p w14:paraId="6028D06C" w14:textId="77777777" w:rsidR="00CD26FD" w:rsidRPr="00D6468A" w:rsidRDefault="00CD26FD" w:rsidP="000A4FD8">
            <w:pPr>
              <w:pStyle w:val="TAL"/>
              <w:keepNext w:val="0"/>
            </w:pPr>
            <w:r w:rsidRPr="00D6468A">
              <w:t>Time stamp referring to the end of the granularity period.</w:t>
            </w:r>
          </w:p>
        </w:tc>
      </w:tr>
      <w:tr w:rsidR="00CD26FD" w:rsidRPr="00D6468A" w14:paraId="103AF318" w14:textId="77777777" w:rsidTr="000A4FD8">
        <w:trPr>
          <w:cantSplit/>
          <w:jc w:val="center"/>
        </w:trPr>
        <w:tc>
          <w:tcPr>
            <w:tcW w:w="2708" w:type="dxa"/>
          </w:tcPr>
          <w:p w14:paraId="1A196B33"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jobId</w:t>
            </w:r>
            <w:proofErr w:type="spellEnd"/>
          </w:p>
        </w:tc>
        <w:tc>
          <w:tcPr>
            <w:tcW w:w="7024" w:type="dxa"/>
          </w:tcPr>
          <w:p w14:paraId="5C324982" w14:textId="77777777" w:rsidR="00CD26FD" w:rsidRPr="00D6468A" w:rsidRDefault="00CD26FD" w:rsidP="000A4FD8">
            <w:pPr>
              <w:pStyle w:val="TAC"/>
              <w:keepNext w:val="0"/>
              <w:jc w:val="left"/>
            </w:pPr>
            <w:r w:rsidRPr="00D6468A">
              <w:t>The "</w:t>
            </w:r>
            <w:proofErr w:type="spellStart"/>
            <w:r w:rsidRPr="00D6468A">
              <w:t>jobId</w:t>
            </w:r>
            <w:proofErr w:type="spellEnd"/>
            <w:r w:rsidRPr="00D6468A">
              <w:t xml:space="preserve">" </w:t>
            </w:r>
            <w:r>
              <w:t xml:space="preserve">is an optional item </w:t>
            </w:r>
            <w:r w:rsidRPr="00D6468A">
              <w:t xml:space="preserve">represents the measurement job with which measurement result contained in the file is associated. </w:t>
            </w:r>
          </w:p>
        </w:tc>
      </w:tr>
      <w:tr w:rsidR="00CD26FD" w:rsidRPr="00D6468A" w14:paraId="774469A7" w14:textId="77777777" w:rsidTr="000A4FD8">
        <w:trPr>
          <w:cantSplit/>
          <w:jc w:val="center"/>
        </w:trPr>
        <w:tc>
          <w:tcPr>
            <w:tcW w:w="2708" w:type="dxa"/>
          </w:tcPr>
          <w:p w14:paraId="408CA4A7"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granularityPeriod</w:t>
            </w:r>
            <w:proofErr w:type="spellEnd"/>
          </w:p>
        </w:tc>
        <w:tc>
          <w:tcPr>
            <w:tcW w:w="7024" w:type="dxa"/>
          </w:tcPr>
          <w:p w14:paraId="6E9578B3" w14:textId="77777777" w:rsidR="00CD26FD" w:rsidRPr="00D6468A" w:rsidRDefault="00CD26FD" w:rsidP="000A4FD8">
            <w:pPr>
              <w:pStyle w:val="TAL"/>
              <w:keepNext w:val="0"/>
            </w:pPr>
            <w:r w:rsidRPr="00D6468A">
              <w:t>Granularity period of the measurement(s) in seconds.</w:t>
            </w:r>
          </w:p>
        </w:tc>
      </w:tr>
      <w:tr w:rsidR="00CD26FD" w:rsidRPr="00D6468A" w14:paraId="5B378B25" w14:textId="77777777" w:rsidTr="000A4FD8">
        <w:trPr>
          <w:cantSplit/>
          <w:jc w:val="center"/>
        </w:trPr>
        <w:tc>
          <w:tcPr>
            <w:tcW w:w="2708" w:type="dxa"/>
          </w:tcPr>
          <w:p w14:paraId="16962AF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reportingPeriod</w:t>
            </w:r>
            <w:proofErr w:type="spellEnd"/>
          </w:p>
        </w:tc>
        <w:tc>
          <w:tcPr>
            <w:tcW w:w="7024" w:type="dxa"/>
          </w:tcPr>
          <w:p w14:paraId="19FB5D50" w14:textId="77777777" w:rsidR="00CD26FD" w:rsidRPr="00D6468A" w:rsidRDefault="00CD26FD" w:rsidP="000A4FD8">
            <w:pPr>
              <w:pStyle w:val="TAL"/>
              <w:keepNext w:val="0"/>
            </w:pPr>
            <w:r w:rsidRPr="00D6468A">
              <w:t>Reporting period of the measurement(s) in seconds.</w:t>
            </w:r>
          </w:p>
        </w:tc>
      </w:tr>
      <w:tr w:rsidR="00CD26FD" w:rsidRPr="00D6468A" w14:paraId="21020AF3" w14:textId="77777777" w:rsidTr="000A4FD8">
        <w:trPr>
          <w:cantSplit/>
          <w:jc w:val="center"/>
        </w:trPr>
        <w:tc>
          <w:tcPr>
            <w:tcW w:w="2708" w:type="dxa"/>
          </w:tcPr>
          <w:p w14:paraId="7CE1F669"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measTypes</w:t>
            </w:r>
            <w:proofErr w:type="spellEnd"/>
          </w:p>
        </w:tc>
        <w:tc>
          <w:tcPr>
            <w:tcW w:w="7024" w:type="dxa"/>
          </w:tcPr>
          <w:p w14:paraId="03B71089" w14:textId="77777777" w:rsidR="00CD26FD" w:rsidRPr="00D6468A" w:rsidRDefault="00CD26FD" w:rsidP="000A4FD8">
            <w:pPr>
              <w:pStyle w:val="TAL"/>
              <w:keepNext w:val="0"/>
            </w:pPr>
            <w:r w:rsidRPr="00D6468A">
              <w:t>This is the list of measurement types for which the following, analogous list of measurement values ("</w:t>
            </w:r>
            <w:proofErr w:type="spellStart"/>
            <w:r w:rsidRPr="00D6468A">
              <w:t>measValues</w:t>
            </w:r>
            <w:proofErr w:type="spellEnd"/>
            <w:r w:rsidRPr="00D6468A">
              <w:t>") pertains.</w:t>
            </w:r>
          </w:p>
        </w:tc>
      </w:tr>
      <w:tr w:rsidR="00CD26FD" w:rsidRPr="00D6468A" w14:paraId="3FBC6B05" w14:textId="77777777" w:rsidTr="000A4FD8">
        <w:trPr>
          <w:cantSplit/>
          <w:jc w:val="center"/>
        </w:trPr>
        <w:tc>
          <w:tcPr>
            <w:tcW w:w="2708" w:type="dxa"/>
          </w:tcPr>
          <w:p w14:paraId="666AC213"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measValues</w:t>
            </w:r>
            <w:proofErr w:type="spellEnd"/>
          </w:p>
        </w:tc>
        <w:tc>
          <w:tcPr>
            <w:tcW w:w="7024" w:type="dxa"/>
          </w:tcPr>
          <w:p w14:paraId="28A43CC7" w14:textId="77777777" w:rsidR="00CD26FD" w:rsidRPr="00D6468A" w:rsidRDefault="00CD26FD" w:rsidP="000A4FD8">
            <w:pPr>
              <w:pStyle w:val="TAL"/>
              <w:keepNext w:val="0"/>
            </w:pPr>
            <w:r w:rsidRPr="00D6468A">
              <w:t>This parameter contains the list of measurement results for the resource being measured, e.g. trunk, cell. It includes an identifier of the resource ("</w:t>
            </w:r>
            <w:proofErr w:type="spellStart"/>
            <w:r w:rsidRPr="00D6468A">
              <w:t>measObjInstId</w:t>
            </w:r>
            <w:proofErr w:type="spellEnd"/>
            <w:r w:rsidRPr="00D6468A">
              <w:t>"), the list of measurement result values ("</w:t>
            </w:r>
            <w:proofErr w:type="spellStart"/>
            <w:r w:rsidRPr="00D6468A">
              <w:t>measResults</w:t>
            </w:r>
            <w:proofErr w:type="spellEnd"/>
            <w:r w:rsidRPr="00D6468A">
              <w:t>") and a flag that indicates whether the data is reliable ("</w:t>
            </w:r>
            <w:proofErr w:type="spellStart"/>
            <w:r w:rsidRPr="00D6468A">
              <w:t>suspectFlag</w:t>
            </w:r>
            <w:proofErr w:type="spellEnd"/>
            <w:r w:rsidRPr="00D6468A">
              <w:t>").</w:t>
            </w:r>
          </w:p>
        </w:tc>
      </w:tr>
      <w:tr w:rsidR="00CD26FD" w:rsidRPr="00D6468A" w14:paraId="3AD4D6F5" w14:textId="77777777" w:rsidTr="000A4FD8">
        <w:trPr>
          <w:cantSplit/>
          <w:jc w:val="center"/>
        </w:trPr>
        <w:tc>
          <w:tcPr>
            <w:tcW w:w="2708" w:type="dxa"/>
          </w:tcPr>
          <w:p w14:paraId="3A6278A8"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measObjInstId</w:t>
            </w:r>
            <w:proofErr w:type="spellEnd"/>
          </w:p>
        </w:tc>
        <w:tc>
          <w:tcPr>
            <w:tcW w:w="7024" w:type="dxa"/>
          </w:tcPr>
          <w:p w14:paraId="6EBB96B3" w14:textId="77777777" w:rsidR="00CD26FD" w:rsidRPr="00D6468A" w:rsidRDefault="00CD26FD" w:rsidP="000A4FD8">
            <w:pPr>
              <w:pStyle w:val="TAL"/>
              <w:keepNext w:val="0"/>
            </w:pPr>
            <w:r w:rsidRPr="00D6468A">
              <w:t xml:space="preserve">In case the </w:t>
            </w:r>
            <w:proofErr w:type="spellStart"/>
            <w:r w:rsidRPr="00D6468A">
              <w:t>meas</w:t>
            </w:r>
            <w:del w:id="4" w:author="Ericsson User 5" w:date="2019-11-08T15:06:00Z">
              <w:r w:rsidRPr="00D6468A" w:rsidDel="005521CC">
                <w:delText>ured</w:delText>
              </w:r>
            </w:del>
            <w:r w:rsidRPr="00D6468A">
              <w:t>Entity</w:t>
            </w:r>
            <w:proofErr w:type="spellEnd"/>
            <w:r w:rsidRPr="00D6468A">
              <w:t xml:space="preserve"> is a </w:t>
            </w:r>
            <w:proofErr w:type="spellStart"/>
            <w:r w:rsidRPr="00D6468A">
              <w:t>Ma</w:t>
            </w:r>
            <w:r w:rsidRPr="00D6468A">
              <w:rPr>
                <w:rFonts w:hint="eastAsia"/>
                <w:lang w:eastAsia="zh-CN"/>
              </w:rPr>
              <w:t>nage</w:t>
            </w:r>
            <w:r w:rsidRPr="00D6468A">
              <w:rPr>
                <w:lang w:eastAsia="zh-CN"/>
              </w:rPr>
              <w:t>dElement</w:t>
            </w:r>
            <w:proofErr w:type="spellEnd"/>
            <w:r w:rsidRPr="00D6468A">
              <w:t xml:space="preserve">, </w:t>
            </w:r>
            <w:r w:rsidRPr="00D6468A">
              <w:rPr>
                <w:rFonts w:hint="eastAsia"/>
                <w:lang w:eastAsia="zh-CN"/>
              </w:rPr>
              <w:t>t</w:t>
            </w:r>
            <w:r w:rsidRPr="00D6468A">
              <w:t>he "</w:t>
            </w:r>
            <w:proofErr w:type="spellStart"/>
            <w:r w:rsidRPr="00D6468A">
              <w:t>measObjInstId</w:t>
            </w:r>
            <w:proofErr w:type="spellEnd"/>
            <w:r w:rsidRPr="00D6468A">
              <w:t>" field contains the local distinguished name (LDN) of the measured object within the scope defined by the "</w:t>
            </w:r>
            <w:proofErr w:type="spellStart"/>
            <w:r w:rsidRPr="00D6468A">
              <w:t>measuredEntityDn</w:t>
            </w:r>
            <w:proofErr w:type="spellEnd"/>
            <w:r w:rsidRPr="00D6468A">
              <w:t xml:space="preserve">" (see 3GPP TS 32.300 </w:t>
            </w:r>
            <w:r>
              <w:t>[25]</w:t>
            </w:r>
            <w:r w:rsidRPr="00D6468A">
              <w:t>). The concatenation of the "</w:t>
            </w:r>
            <w:proofErr w:type="spellStart"/>
            <w:r w:rsidRPr="00D6468A">
              <w:t>measuredEntityDn</w:t>
            </w:r>
            <w:proofErr w:type="spellEnd"/>
            <w:r w:rsidRPr="00D6468A">
              <w:t>" and the "</w:t>
            </w:r>
            <w:proofErr w:type="spellStart"/>
            <w:r w:rsidRPr="00D6468A">
              <w:t>measObjInstId</w:t>
            </w:r>
            <w:proofErr w:type="spellEnd"/>
            <w:r w:rsidRPr="00D6468A">
              <w:t>" yields the DN of the measured object. The "</w:t>
            </w:r>
            <w:proofErr w:type="spellStart"/>
            <w:r w:rsidRPr="00D6468A">
              <w:t>measObjInstId</w:t>
            </w:r>
            <w:proofErr w:type="spellEnd"/>
            <w:r w:rsidRPr="00D6468A">
              <w:t>" is therefore empty if the "</w:t>
            </w:r>
            <w:proofErr w:type="spellStart"/>
            <w:r w:rsidRPr="00D6468A">
              <w:t>measuredEntityDn</w:t>
            </w:r>
            <w:proofErr w:type="spellEnd"/>
            <w:r w:rsidRPr="00D6468A">
              <w:t>" already specifies completely the DN of the measured object, which is the case for all measurements specified on measured entity (e.g., NF) level. For example, if the measured object is a "</w:t>
            </w:r>
            <w:proofErr w:type="spellStart"/>
            <w:r w:rsidRPr="00D6468A">
              <w:t>ManagedElement</w:t>
            </w:r>
            <w:proofErr w:type="spellEnd"/>
            <w:r w:rsidRPr="00D6468A">
              <w:t>" representing RNC "RNC-Gbg-1", then the "</w:t>
            </w:r>
            <w:proofErr w:type="spellStart"/>
            <w:r w:rsidRPr="00D6468A">
              <w:t>measuredEntityDn</w:t>
            </w:r>
            <w:proofErr w:type="spellEnd"/>
            <w:r w:rsidRPr="00D6468A">
              <w:t>" will be for instance "</w:t>
            </w:r>
            <w:proofErr w:type="gramStart"/>
            <w:r w:rsidRPr="00D6468A">
              <w:t>DC=a1.companyNN.com,SubNetwork</w:t>
            </w:r>
            <w:proofErr w:type="gramEnd"/>
            <w:r w:rsidRPr="00D6468A">
              <w:t>=1,IRPAgent=1,SubNetwork=CountryNN,MeContext=MEC-Gbg-1,ManagedElement=RNC-Gbg-1", and the "</w:t>
            </w:r>
            <w:proofErr w:type="spellStart"/>
            <w:r w:rsidRPr="00D6468A">
              <w:t>measObjInstId</w:t>
            </w:r>
            <w:proofErr w:type="spellEnd"/>
            <w:r w:rsidRPr="00D6468A">
              <w:t>" will be empty. On the other hand, if the measured object is a "</w:t>
            </w:r>
            <w:proofErr w:type="spellStart"/>
            <w:r w:rsidRPr="00D6468A">
              <w:t>UtranCell</w:t>
            </w:r>
            <w:proofErr w:type="spellEnd"/>
            <w:r w:rsidRPr="00D6468A">
              <w:t>" representing cell "Gbg-997" managed by that RNC, then the "</w:t>
            </w:r>
            <w:proofErr w:type="spellStart"/>
            <w:r w:rsidRPr="00D6468A">
              <w:t>measuredEntityDn</w:t>
            </w:r>
            <w:proofErr w:type="spellEnd"/>
            <w:r w:rsidRPr="00D6468A">
              <w:t>" will be for instance the same as above, i.e. "DC=a1.companyNN.com,SubNetwork=1,IRPAgent=1,SubNetwork=CountryNN,MeContext=MEC-Gbg-1,ManagedElement=RNC-Gbg-1", and the "</w:t>
            </w:r>
            <w:proofErr w:type="spellStart"/>
            <w:r w:rsidRPr="00D6468A">
              <w:t>measObjInstId</w:t>
            </w:r>
            <w:proofErr w:type="spellEnd"/>
            <w:r w:rsidRPr="00D6468A">
              <w:t>" will be for instance "</w:t>
            </w:r>
            <w:proofErr w:type="spellStart"/>
            <w:r w:rsidRPr="00D6468A">
              <w:t>RncFunction</w:t>
            </w:r>
            <w:proofErr w:type="spellEnd"/>
            <w:r w:rsidRPr="00D6468A">
              <w:t>=RF-1,UtranCell=Gbg-997". The class of the "</w:t>
            </w:r>
            <w:proofErr w:type="spellStart"/>
            <w:r w:rsidRPr="00D6468A">
              <w:t>measObjInstId</w:t>
            </w:r>
            <w:proofErr w:type="spellEnd"/>
            <w:r w:rsidRPr="00D6468A">
              <w:t>" is defined in item F of each measurement definition template.</w:t>
            </w:r>
          </w:p>
          <w:p w14:paraId="2D9150C8" w14:textId="77777777" w:rsidR="00CD26FD" w:rsidRPr="00D6468A" w:rsidRDefault="00CD26FD" w:rsidP="000A4FD8">
            <w:pPr>
              <w:pStyle w:val="TAL"/>
              <w:keepNext w:val="0"/>
            </w:pPr>
            <w:r w:rsidRPr="00D6468A">
              <w:t xml:space="preserve">In case the </w:t>
            </w:r>
            <w:proofErr w:type="spellStart"/>
            <w:r w:rsidRPr="00D6468A">
              <w:t>meas</w:t>
            </w:r>
            <w:del w:id="5" w:author="Ericsson User 5" w:date="2019-11-08T15:06:00Z">
              <w:r w:rsidRPr="00D6468A" w:rsidDel="005521CC">
                <w:delText>ured</w:delText>
              </w:r>
            </w:del>
            <w:r w:rsidRPr="00D6468A">
              <w:t>Entity</w:t>
            </w:r>
            <w:proofErr w:type="spellEnd"/>
            <w:r w:rsidRPr="00D6468A">
              <w:t xml:space="preserve"> is not a </w:t>
            </w:r>
            <w:proofErr w:type="spellStart"/>
            <w:r w:rsidRPr="00D6468A">
              <w:t>Ma</w:t>
            </w:r>
            <w:r w:rsidRPr="00D6468A">
              <w:rPr>
                <w:rFonts w:hint="eastAsia"/>
                <w:lang w:eastAsia="zh-CN"/>
              </w:rPr>
              <w:t>nage</w:t>
            </w:r>
            <w:r w:rsidRPr="00D6468A">
              <w:rPr>
                <w:lang w:eastAsia="zh-CN"/>
              </w:rPr>
              <w:t>dElement</w:t>
            </w:r>
            <w:proofErr w:type="spellEnd"/>
            <w:r w:rsidRPr="00D6468A">
              <w:rPr>
                <w:lang w:eastAsia="zh-CN"/>
              </w:rPr>
              <w:t xml:space="preserve">, the value of this attribute is empty </w:t>
            </w:r>
            <w:r w:rsidRPr="00D6468A">
              <w:t>(i.e. string size =0).</w:t>
            </w:r>
          </w:p>
        </w:tc>
      </w:tr>
      <w:tr w:rsidR="00CD26FD" w:rsidRPr="00D6468A" w14:paraId="740DA0DA" w14:textId="77777777" w:rsidTr="000A4FD8">
        <w:trPr>
          <w:cantSplit/>
          <w:jc w:val="center"/>
        </w:trPr>
        <w:tc>
          <w:tcPr>
            <w:tcW w:w="2708" w:type="dxa"/>
          </w:tcPr>
          <w:p w14:paraId="124747BA"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measResults</w:t>
            </w:r>
            <w:proofErr w:type="spellEnd"/>
          </w:p>
        </w:tc>
        <w:tc>
          <w:tcPr>
            <w:tcW w:w="7024" w:type="dxa"/>
          </w:tcPr>
          <w:p w14:paraId="5397726D" w14:textId="77777777" w:rsidR="00CD26FD" w:rsidRPr="00D6468A" w:rsidRDefault="00CD26FD" w:rsidP="000A4FD8">
            <w:pPr>
              <w:pStyle w:val="TAL"/>
              <w:keepNext w:val="0"/>
            </w:pPr>
            <w:r w:rsidRPr="00D6468A">
              <w:t>This parameter contains the sequence of result values for the observed measurement types. The "</w:t>
            </w:r>
            <w:proofErr w:type="spellStart"/>
            <w:r w:rsidRPr="00D6468A">
              <w:t>measResults</w:t>
            </w:r>
            <w:proofErr w:type="spellEnd"/>
            <w:r w:rsidRPr="00D6468A">
              <w:t xml:space="preserve">" sequence shall have the same number of elements, which follow the same order as the </w:t>
            </w:r>
            <w:proofErr w:type="spellStart"/>
            <w:r w:rsidRPr="00D6468A">
              <w:t>measTypes</w:t>
            </w:r>
            <w:proofErr w:type="spellEnd"/>
            <w:r w:rsidRPr="00D6468A">
              <w:t xml:space="preserve"> sequence. The NULL value is reserved to indicate that the measurement item is not applicable or could not be retrieved for the object instance.</w:t>
            </w:r>
          </w:p>
        </w:tc>
      </w:tr>
      <w:tr w:rsidR="00CD26FD" w:rsidRPr="00D6468A" w14:paraId="38269EBC" w14:textId="77777777" w:rsidTr="000A4FD8">
        <w:trPr>
          <w:cantSplit/>
          <w:jc w:val="center"/>
        </w:trPr>
        <w:tc>
          <w:tcPr>
            <w:tcW w:w="2708" w:type="dxa"/>
          </w:tcPr>
          <w:p w14:paraId="49E0C28E" w14:textId="77777777" w:rsidR="00CD26FD" w:rsidRPr="007056CE" w:rsidRDefault="00CD26FD" w:rsidP="000A4FD8">
            <w:pPr>
              <w:pStyle w:val="TAL"/>
              <w:keepNext w:val="0"/>
              <w:rPr>
                <w:rFonts w:ascii="Courier New" w:hAnsi="Courier New" w:cs="Courier New"/>
              </w:rPr>
            </w:pPr>
            <w:proofErr w:type="spellStart"/>
            <w:r w:rsidRPr="007056CE">
              <w:rPr>
                <w:rFonts w:ascii="Courier New" w:hAnsi="Courier New" w:cs="Courier New"/>
              </w:rPr>
              <w:t>suspectFlag</w:t>
            </w:r>
            <w:proofErr w:type="spellEnd"/>
          </w:p>
        </w:tc>
        <w:tc>
          <w:tcPr>
            <w:tcW w:w="7024" w:type="dxa"/>
          </w:tcPr>
          <w:p w14:paraId="4E94A910" w14:textId="77777777" w:rsidR="00CD26FD" w:rsidRPr="00D6468A" w:rsidRDefault="00CD26FD" w:rsidP="000A4FD8">
            <w:pPr>
              <w:pStyle w:val="TAL"/>
              <w:keepNext w:val="0"/>
            </w:pPr>
            <w:r w:rsidRPr="00D6468A">
              <w:t>Used as an indication of quality of the scanned data. FALSE in the case of reliable data, TRUE if not reliable. The default value is "FALSE", in case the suspect flag has its default value it may be omitted.</w:t>
            </w:r>
          </w:p>
        </w:tc>
      </w:tr>
      <w:tr w:rsidR="00CD26FD" w:rsidRPr="00D6468A" w14:paraId="24A92AD8" w14:textId="77777777" w:rsidTr="000A4FD8">
        <w:trPr>
          <w:cantSplit/>
          <w:jc w:val="center"/>
        </w:trPr>
        <w:tc>
          <w:tcPr>
            <w:tcW w:w="2708" w:type="dxa"/>
          </w:tcPr>
          <w:p w14:paraId="3CA4568F" w14:textId="77777777" w:rsidR="00CD26FD" w:rsidRPr="007056CE" w:rsidRDefault="00CD26FD" w:rsidP="000A4FD8">
            <w:pPr>
              <w:pStyle w:val="TAL"/>
              <w:keepNext w:val="0"/>
              <w:rPr>
                <w:rFonts w:ascii="Courier New" w:hAnsi="Courier New" w:cs="Courier New"/>
              </w:rPr>
            </w:pPr>
            <w:r w:rsidRPr="007056CE">
              <w:rPr>
                <w:rFonts w:ascii="Courier New" w:hAnsi="Courier New" w:cs="Courier New"/>
              </w:rPr>
              <w:t>timestamp</w:t>
            </w:r>
          </w:p>
        </w:tc>
        <w:tc>
          <w:tcPr>
            <w:tcW w:w="7024" w:type="dxa"/>
          </w:tcPr>
          <w:p w14:paraId="079971A3" w14:textId="77777777" w:rsidR="00CD26FD" w:rsidRPr="00D6468A" w:rsidRDefault="00CD26FD" w:rsidP="000A4FD8">
            <w:pPr>
              <w:pStyle w:val="TAL"/>
              <w:keepNext w:val="0"/>
            </w:pPr>
            <w:r w:rsidRPr="00D6468A">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08DD75E4" w14:textId="77777777" w:rsidR="00CD26FD" w:rsidRDefault="00CD26FD" w:rsidP="00CD26FD"/>
    <w:p w14:paraId="15494204" w14:textId="77777777" w:rsidR="007A2E93" w:rsidRPr="000E2A8D" w:rsidRDefault="007A2E93" w:rsidP="007A2E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E93" w:rsidRPr="00442B28" w14:paraId="724CACFA" w14:textId="77777777" w:rsidTr="000A4FD8">
        <w:tc>
          <w:tcPr>
            <w:tcW w:w="9521" w:type="dxa"/>
            <w:shd w:val="clear" w:color="auto" w:fill="FFFFCC"/>
            <w:vAlign w:val="center"/>
          </w:tcPr>
          <w:p w14:paraId="36764548" w14:textId="77777777" w:rsidR="007A2E93" w:rsidRPr="00442B28" w:rsidRDefault="007A2E93" w:rsidP="000A4FD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18008B42" w14:textId="77777777" w:rsidR="00974E32" w:rsidRPr="00D6468A" w:rsidRDefault="00974E32" w:rsidP="00974E32">
      <w:pPr>
        <w:pStyle w:val="Heading5"/>
      </w:pPr>
      <w:bookmarkStart w:id="6" w:name="_Toc20494601"/>
      <w:r>
        <w:t>11.3</w:t>
      </w:r>
      <w:r w:rsidRPr="00D6468A">
        <w:t>.2.1.4.2</w:t>
      </w:r>
      <w:r w:rsidRPr="00D6468A">
        <w:tab/>
        <w:t>Mapping table</w:t>
      </w:r>
      <w:bookmarkEnd w:id="6"/>
    </w:p>
    <w:p w14:paraId="67EB0E95" w14:textId="77777777" w:rsidR="00974E32" w:rsidRPr="00D6468A" w:rsidRDefault="00974E32" w:rsidP="00974E32">
      <w:r w:rsidRPr="00D6468A">
        <w:t xml:space="preserve">Table </w:t>
      </w:r>
      <w:r>
        <w:t>11.3.2.1.4</w:t>
      </w:r>
      <w:r w:rsidRPr="00D6468A">
        <w:t xml:space="preserve">-1 maps the file content items in the </w:t>
      </w:r>
      <w:r>
        <w:t>clause</w:t>
      </w:r>
      <w:r w:rsidRPr="00D6468A">
        <w:t xml:space="preserve"> </w:t>
      </w:r>
      <w:r>
        <w:rPr>
          <w:lang w:eastAsia="zh-CN"/>
        </w:rPr>
        <w:t>11.3.2.1.4.3</w:t>
      </w:r>
      <w:r w:rsidRPr="00D6468A">
        <w:t xml:space="preserve"> to those used in the XML </w:t>
      </w:r>
      <w:proofErr w:type="gramStart"/>
      <w:r w:rsidRPr="00D6468A">
        <w:t>schema based</w:t>
      </w:r>
      <w:proofErr w:type="gramEnd"/>
      <w:r w:rsidRPr="00D6468A">
        <w:t xml:space="preserve"> file format definitions. XML tag attributes are useful where data values bind tightly to its parent element. They have been used where appropriate. </w:t>
      </w:r>
    </w:p>
    <w:p w14:paraId="3F9B5F64" w14:textId="77777777" w:rsidR="00974E32" w:rsidRPr="00D6468A" w:rsidRDefault="00974E32" w:rsidP="00974E32">
      <w:pPr>
        <w:pStyle w:val="TH"/>
      </w:pPr>
      <w:r w:rsidRPr="00D6468A">
        <w:t xml:space="preserve">Table </w:t>
      </w:r>
      <w:r>
        <w:t>11.3.2.1.4</w:t>
      </w:r>
      <w:r w:rsidRPr="00D6468A">
        <w:t>-1: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69"/>
        <w:gridCol w:w="1775"/>
        <w:gridCol w:w="4585"/>
      </w:tblGrid>
      <w:tr w:rsidR="00974E32" w:rsidRPr="00D6468A" w14:paraId="3B637D38" w14:textId="77777777" w:rsidTr="000A4FD8">
        <w:trPr>
          <w:cantSplit/>
          <w:tblHeader/>
          <w:jc w:val="center"/>
        </w:trPr>
        <w:tc>
          <w:tcPr>
            <w:tcW w:w="1385" w:type="pct"/>
            <w:shd w:val="pct20" w:color="auto" w:fill="FFFFFF"/>
          </w:tcPr>
          <w:p w14:paraId="46A7636F" w14:textId="77777777" w:rsidR="00974E32" w:rsidRPr="00D6468A" w:rsidRDefault="00974E32" w:rsidP="000A4FD8">
            <w:pPr>
              <w:pStyle w:val="TAH"/>
            </w:pPr>
            <w:r w:rsidRPr="00D6468A">
              <w:t>File Content Item</w:t>
            </w:r>
          </w:p>
        </w:tc>
        <w:tc>
          <w:tcPr>
            <w:tcW w:w="1078" w:type="pct"/>
            <w:shd w:val="pct20" w:color="auto" w:fill="FFFFFF"/>
          </w:tcPr>
          <w:p w14:paraId="1E9E6694" w14:textId="77777777" w:rsidR="00974E32" w:rsidRPr="00B329ED" w:rsidRDefault="00974E32" w:rsidP="000A4FD8">
            <w:pPr>
              <w:pStyle w:val="TAH"/>
              <w:rPr>
                <w:lang w:val="sv-SE"/>
              </w:rPr>
            </w:pPr>
            <w:r w:rsidRPr="00B329ED">
              <w:rPr>
                <w:lang w:val="sv-SE"/>
              </w:rPr>
              <w:t>XML schema based XML tag</w:t>
            </w:r>
          </w:p>
        </w:tc>
        <w:tc>
          <w:tcPr>
            <w:tcW w:w="2537" w:type="pct"/>
            <w:shd w:val="pct20" w:color="auto" w:fill="FFFFFF"/>
          </w:tcPr>
          <w:p w14:paraId="3DD1F9A8" w14:textId="77777777" w:rsidR="00974E32" w:rsidRPr="00D6468A" w:rsidRDefault="00974E32" w:rsidP="000A4FD8">
            <w:pPr>
              <w:pStyle w:val="TAH"/>
            </w:pPr>
            <w:r w:rsidRPr="00D6468A">
              <w:t>Description</w:t>
            </w:r>
          </w:p>
        </w:tc>
      </w:tr>
      <w:tr w:rsidR="00974E32" w:rsidRPr="00D6468A" w14:paraId="6E152D57" w14:textId="77777777" w:rsidTr="000A4FD8">
        <w:trPr>
          <w:cantSplit/>
          <w:jc w:val="center"/>
        </w:trPr>
        <w:tc>
          <w:tcPr>
            <w:tcW w:w="1385" w:type="pct"/>
          </w:tcPr>
          <w:p w14:paraId="72C7A95A"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measDataCollection</w:t>
            </w:r>
            <w:proofErr w:type="spellEnd"/>
          </w:p>
        </w:tc>
        <w:tc>
          <w:tcPr>
            <w:tcW w:w="1078" w:type="pct"/>
          </w:tcPr>
          <w:p w14:paraId="70B8E3FE" w14:textId="77777777" w:rsidR="00974E32" w:rsidRPr="00D6468A" w:rsidRDefault="00974E32" w:rsidP="000A4FD8">
            <w:pPr>
              <w:pStyle w:val="TAL"/>
              <w:keepNext w:val="0"/>
            </w:pPr>
            <w:proofErr w:type="spellStart"/>
            <w:r w:rsidRPr="00D6468A">
              <w:t>measDataFile</w:t>
            </w:r>
            <w:proofErr w:type="spellEnd"/>
          </w:p>
        </w:tc>
        <w:tc>
          <w:tcPr>
            <w:tcW w:w="2537" w:type="pct"/>
          </w:tcPr>
          <w:p w14:paraId="000F82AF" w14:textId="77777777" w:rsidR="00974E32" w:rsidRPr="00D6468A" w:rsidRDefault="00974E32" w:rsidP="000A4FD8">
            <w:pPr>
              <w:pStyle w:val="TAL"/>
              <w:keepNext w:val="0"/>
            </w:pPr>
          </w:p>
        </w:tc>
      </w:tr>
      <w:tr w:rsidR="00974E32" w:rsidRPr="00D6468A" w14:paraId="11D23231" w14:textId="77777777" w:rsidTr="000A4FD8">
        <w:trPr>
          <w:cantSplit/>
          <w:jc w:val="center"/>
        </w:trPr>
        <w:tc>
          <w:tcPr>
            <w:tcW w:w="1385" w:type="pct"/>
          </w:tcPr>
          <w:p w14:paraId="3D796488"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measFileHeader</w:t>
            </w:r>
            <w:proofErr w:type="spellEnd"/>
          </w:p>
        </w:tc>
        <w:tc>
          <w:tcPr>
            <w:tcW w:w="1078" w:type="pct"/>
          </w:tcPr>
          <w:p w14:paraId="75129BAE" w14:textId="77777777" w:rsidR="00974E32" w:rsidRPr="00D6468A" w:rsidRDefault="00974E32" w:rsidP="000A4FD8">
            <w:pPr>
              <w:pStyle w:val="TAL"/>
              <w:keepNext w:val="0"/>
            </w:pPr>
            <w:proofErr w:type="spellStart"/>
            <w:r w:rsidRPr="00D6468A">
              <w:t>fileHeader</w:t>
            </w:r>
            <w:proofErr w:type="spellEnd"/>
          </w:p>
        </w:tc>
        <w:tc>
          <w:tcPr>
            <w:tcW w:w="2537" w:type="pct"/>
          </w:tcPr>
          <w:p w14:paraId="65EB6017" w14:textId="77777777" w:rsidR="00974E32" w:rsidRPr="00D6468A" w:rsidRDefault="00974E32" w:rsidP="000A4FD8">
            <w:pPr>
              <w:pStyle w:val="TAL"/>
              <w:keepNext w:val="0"/>
            </w:pPr>
          </w:p>
        </w:tc>
      </w:tr>
      <w:tr w:rsidR="00974E32" w:rsidRPr="00D6468A" w14:paraId="1E35CF0A" w14:textId="77777777" w:rsidTr="000A4FD8">
        <w:trPr>
          <w:cantSplit/>
          <w:jc w:val="center"/>
        </w:trPr>
        <w:tc>
          <w:tcPr>
            <w:tcW w:w="1385" w:type="pct"/>
          </w:tcPr>
          <w:p w14:paraId="47DC417D"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lastRenderedPageBreak/>
              <w:t>measData</w:t>
            </w:r>
            <w:proofErr w:type="spellEnd"/>
          </w:p>
        </w:tc>
        <w:tc>
          <w:tcPr>
            <w:tcW w:w="1078" w:type="pct"/>
          </w:tcPr>
          <w:p w14:paraId="67C94162" w14:textId="77777777" w:rsidR="00974E32" w:rsidRPr="00D6468A" w:rsidRDefault="00974E32" w:rsidP="000A4FD8">
            <w:pPr>
              <w:pStyle w:val="TAL"/>
              <w:keepNext w:val="0"/>
            </w:pPr>
            <w:proofErr w:type="spellStart"/>
            <w:r w:rsidRPr="00D6468A">
              <w:t>measData</w:t>
            </w:r>
            <w:proofErr w:type="spellEnd"/>
          </w:p>
        </w:tc>
        <w:tc>
          <w:tcPr>
            <w:tcW w:w="2537" w:type="pct"/>
          </w:tcPr>
          <w:p w14:paraId="2EDE38CD" w14:textId="77777777" w:rsidR="00974E32" w:rsidRPr="00D6468A" w:rsidRDefault="00974E32" w:rsidP="000A4FD8">
            <w:pPr>
              <w:pStyle w:val="TAL"/>
              <w:keepNext w:val="0"/>
            </w:pPr>
          </w:p>
        </w:tc>
      </w:tr>
      <w:tr w:rsidR="00974E32" w:rsidRPr="00D6468A" w14:paraId="00EC8FB3" w14:textId="77777777" w:rsidTr="000A4FD8">
        <w:trPr>
          <w:cantSplit/>
          <w:jc w:val="center"/>
        </w:trPr>
        <w:tc>
          <w:tcPr>
            <w:tcW w:w="1385" w:type="pct"/>
          </w:tcPr>
          <w:p w14:paraId="11547FD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measFileFooter</w:t>
            </w:r>
            <w:proofErr w:type="spellEnd"/>
          </w:p>
        </w:tc>
        <w:tc>
          <w:tcPr>
            <w:tcW w:w="1078" w:type="pct"/>
          </w:tcPr>
          <w:p w14:paraId="71B8057B" w14:textId="77777777" w:rsidR="00974E32" w:rsidRPr="00D6468A" w:rsidRDefault="00974E32" w:rsidP="000A4FD8">
            <w:pPr>
              <w:pStyle w:val="TAL"/>
              <w:keepNext w:val="0"/>
            </w:pPr>
            <w:proofErr w:type="spellStart"/>
            <w:r w:rsidRPr="00D6468A">
              <w:t>fileFooter</w:t>
            </w:r>
            <w:proofErr w:type="spellEnd"/>
          </w:p>
        </w:tc>
        <w:tc>
          <w:tcPr>
            <w:tcW w:w="2537" w:type="pct"/>
          </w:tcPr>
          <w:p w14:paraId="3BB7455B" w14:textId="77777777" w:rsidR="00974E32" w:rsidRPr="00D6468A" w:rsidRDefault="00974E32" w:rsidP="000A4FD8">
            <w:pPr>
              <w:pStyle w:val="TAL"/>
              <w:keepNext w:val="0"/>
            </w:pPr>
          </w:p>
        </w:tc>
      </w:tr>
      <w:tr w:rsidR="00974E32" w:rsidRPr="00D6468A" w14:paraId="6F191E70" w14:textId="77777777" w:rsidTr="000A4FD8">
        <w:trPr>
          <w:cantSplit/>
          <w:jc w:val="center"/>
        </w:trPr>
        <w:tc>
          <w:tcPr>
            <w:tcW w:w="1385" w:type="pct"/>
          </w:tcPr>
          <w:p w14:paraId="0E517F2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fileFormatVersion</w:t>
            </w:r>
            <w:proofErr w:type="spellEnd"/>
          </w:p>
        </w:tc>
        <w:tc>
          <w:tcPr>
            <w:tcW w:w="1078" w:type="pct"/>
          </w:tcPr>
          <w:p w14:paraId="6786B1D6" w14:textId="77777777" w:rsidR="00974E32" w:rsidRPr="00D6468A" w:rsidRDefault="00974E32" w:rsidP="000A4FD8">
            <w:pPr>
              <w:pStyle w:val="TAL"/>
              <w:keepNext w:val="0"/>
            </w:pPr>
            <w:proofErr w:type="spellStart"/>
            <w:r w:rsidRPr="00D6468A">
              <w:t>fileHeader</w:t>
            </w:r>
            <w:proofErr w:type="spellEnd"/>
            <w:r w:rsidRPr="00D6468A">
              <w:t xml:space="preserve"> </w:t>
            </w:r>
            <w:proofErr w:type="spellStart"/>
            <w:r w:rsidRPr="00D6468A">
              <w:t>fileFormatVersion</w:t>
            </w:r>
            <w:proofErr w:type="spellEnd"/>
          </w:p>
        </w:tc>
        <w:tc>
          <w:tcPr>
            <w:tcW w:w="2537" w:type="pct"/>
          </w:tcPr>
          <w:p w14:paraId="35614176" w14:textId="77777777" w:rsidR="00974E32" w:rsidRPr="00D6468A" w:rsidRDefault="00974E32" w:rsidP="000A4FD8">
            <w:pPr>
              <w:pStyle w:val="TAL"/>
              <w:keepNext w:val="0"/>
              <w:ind w:left="114" w:hanging="114"/>
            </w:pPr>
          </w:p>
        </w:tc>
      </w:tr>
      <w:tr w:rsidR="00974E32" w:rsidRPr="00D6468A" w14:paraId="667CB990" w14:textId="77777777" w:rsidTr="000A4FD8">
        <w:trPr>
          <w:cantSplit/>
          <w:jc w:val="center"/>
        </w:trPr>
        <w:tc>
          <w:tcPr>
            <w:tcW w:w="1385" w:type="pct"/>
          </w:tcPr>
          <w:p w14:paraId="31B18EF9"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senderName</w:t>
            </w:r>
            <w:proofErr w:type="spellEnd"/>
          </w:p>
        </w:tc>
        <w:tc>
          <w:tcPr>
            <w:tcW w:w="1078" w:type="pct"/>
          </w:tcPr>
          <w:p w14:paraId="03C6A9AC" w14:textId="77777777" w:rsidR="00974E32" w:rsidRPr="00D6468A" w:rsidRDefault="00974E32" w:rsidP="000A4FD8">
            <w:pPr>
              <w:pStyle w:val="TAL"/>
              <w:keepNext w:val="0"/>
            </w:pPr>
            <w:proofErr w:type="spellStart"/>
            <w:r w:rsidRPr="00D6468A">
              <w:t>fileSender</w:t>
            </w:r>
            <w:proofErr w:type="spellEnd"/>
            <w:r w:rsidRPr="00D6468A">
              <w:t xml:space="preserve"> </w:t>
            </w:r>
            <w:proofErr w:type="spellStart"/>
            <w:r w:rsidRPr="00D6468A">
              <w:t>senderName</w:t>
            </w:r>
            <w:proofErr w:type="spellEnd"/>
          </w:p>
        </w:tc>
        <w:tc>
          <w:tcPr>
            <w:tcW w:w="2537" w:type="pct"/>
          </w:tcPr>
          <w:p w14:paraId="7767DC56" w14:textId="77777777" w:rsidR="00974E32" w:rsidRPr="00D6468A" w:rsidRDefault="00974E32" w:rsidP="000A4FD8">
            <w:pPr>
              <w:pStyle w:val="TAL"/>
              <w:keepNext w:val="0"/>
            </w:pPr>
          </w:p>
        </w:tc>
      </w:tr>
      <w:tr w:rsidR="00974E32" w:rsidRPr="00D6468A" w14:paraId="4AB8403B" w14:textId="77777777" w:rsidTr="000A4FD8">
        <w:trPr>
          <w:cantSplit/>
          <w:jc w:val="center"/>
        </w:trPr>
        <w:tc>
          <w:tcPr>
            <w:tcW w:w="1385" w:type="pct"/>
          </w:tcPr>
          <w:p w14:paraId="59E7BFEC"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senderType</w:t>
            </w:r>
            <w:proofErr w:type="spellEnd"/>
          </w:p>
          <w:p w14:paraId="2ABAAF2E" w14:textId="77777777" w:rsidR="00974E32" w:rsidRPr="007056CE" w:rsidRDefault="00974E32" w:rsidP="000A4FD8">
            <w:pPr>
              <w:ind w:firstLine="284"/>
              <w:rPr>
                <w:rFonts w:ascii="Courier New" w:hAnsi="Courier New" w:cs="Courier New"/>
              </w:rPr>
            </w:pPr>
          </w:p>
        </w:tc>
        <w:tc>
          <w:tcPr>
            <w:tcW w:w="1078" w:type="pct"/>
          </w:tcPr>
          <w:p w14:paraId="56DF4782" w14:textId="77777777" w:rsidR="00974E32" w:rsidRPr="00D6468A" w:rsidRDefault="00974E32" w:rsidP="000A4FD8">
            <w:pPr>
              <w:pStyle w:val="TAL"/>
              <w:keepNext w:val="0"/>
            </w:pPr>
            <w:proofErr w:type="spellStart"/>
            <w:r w:rsidRPr="00D6468A">
              <w:t>fileSender</w:t>
            </w:r>
            <w:proofErr w:type="spellEnd"/>
            <w:r w:rsidRPr="00D6468A">
              <w:t xml:space="preserve"> </w:t>
            </w:r>
            <w:proofErr w:type="spellStart"/>
            <w:r w:rsidRPr="00D6468A">
              <w:t>senderType</w:t>
            </w:r>
            <w:proofErr w:type="spellEnd"/>
          </w:p>
        </w:tc>
        <w:tc>
          <w:tcPr>
            <w:tcW w:w="2537" w:type="pct"/>
          </w:tcPr>
          <w:p w14:paraId="4EC73139"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senderType</w:t>
            </w:r>
            <w:proofErr w:type="spellEnd"/>
            <w:r w:rsidRPr="00D6468A">
              <w:t xml:space="preserve"> " may be absent in case the "</w:t>
            </w:r>
            <w:proofErr w:type="spellStart"/>
            <w:r w:rsidRPr="00D6468A">
              <w:t>senderType</w:t>
            </w:r>
            <w:proofErr w:type="spellEnd"/>
            <w:r w:rsidRPr="00D6468A">
              <w:t>" is not configured in the sender.</w:t>
            </w:r>
          </w:p>
        </w:tc>
      </w:tr>
      <w:tr w:rsidR="00974E32" w:rsidRPr="00D6468A" w14:paraId="6748FA51" w14:textId="77777777" w:rsidTr="000A4FD8">
        <w:trPr>
          <w:cantSplit/>
          <w:jc w:val="center"/>
        </w:trPr>
        <w:tc>
          <w:tcPr>
            <w:tcW w:w="1385" w:type="pct"/>
          </w:tcPr>
          <w:p w14:paraId="1985003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vendorName</w:t>
            </w:r>
            <w:proofErr w:type="spellEnd"/>
          </w:p>
        </w:tc>
        <w:tc>
          <w:tcPr>
            <w:tcW w:w="1078" w:type="pct"/>
          </w:tcPr>
          <w:p w14:paraId="1E64E25E" w14:textId="77777777" w:rsidR="00974E32" w:rsidRPr="00D6468A" w:rsidRDefault="00974E32" w:rsidP="000A4FD8">
            <w:pPr>
              <w:pStyle w:val="TAL"/>
              <w:keepNext w:val="0"/>
            </w:pPr>
            <w:proofErr w:type="spellStart"/>
            <w:r w:rsidRPr="00D6468A">
              <w:t>fileHeader</w:t>
            </w:r>
            <w:proofErr w:type="spellEnd"/>
            <w:r w:rsidRPr="00D6468A">
              <w:t xml:space="preserve"> </w:t>
            </w:r>
            <w:proofErr w:type="spellStart"/>
            <w:r w:rsidRPr="00D6468A">
              <w:t>vendorName</w:t>
            </w:r>
            <w:proofErr w:type="spellEnd"/>
          </w:p>
        </w:tc>
        <w:tc>
          <w:tcPr>
            <w:tcW w:w="2537" w:type="pct"/>
          </w:tcPr>
          <w:p w14:paraId="1F4CFB14"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vendorName</w:t>
            </w:r>
            <w:proofErr w:type="spellEnd"/>
            <w:r w:rsidRPr="00D6468A">
              <w:t>" may be absent in case the "</w:t>
            </w:r>
            <w:proofErr w:type="spellStart"/>
            <w:r w:rsidRPr="00D6468A">
              <w:t>vendorName</w:t>
            </w:r>
            <w:proofErr w:type="spellEnd"/>
            <w:r w:rsidRPr="00D6468A">
              <w:t>" is not configured in the sender.</w:t>
            </w:r>
          </w:p>
        </w:tc>
      </w:tr>
      <w:tr w:rsidR="00974E32" w:rsidRPr="00D6468A" w14:paraId="2A7EDDB8" w14:textId="77777777" w:rsidTr="000A4FD8">
        <w:trPr>
          <w:cantSplit/>
          <w:jc w:val="center"/>
        </w:trPr>
        <w:tc>
          <w:tcPr>
            <w:tcW w:w="1385" w:type="pct"/>
          </w:tcPr>
          <w:p w14:paraId="75B7DD46"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collectionBeginTime</w:t>
            </w:r>
            <w:proofErr w:type="spellEnd"/>
          </w:p>
        </w:tc>
        <w:tc>
          <w:tcPr>
            <w:tcW w:w="1078" w:type="pct"/>
          </w:tcPr>
          <w:p w14:paraId="29B0BD31" w14:textId="77777777" w:rsidR="00974E32" w:rsidRPr="00D6468A" w:rsidRDefault="00974E32" w:rsidP="000A4FD8">
            <w:pPr>
              <w:pStyle w:val="TAL"/>
              <w:keepNext w:val="0"/>
            </w:pPr>
            <w:proofErr w:type="spellStart"/>
            <w:r w:rsidRPr="00D6468A">
              <w:t>measData</w:t>
            </w:r>
            <w:proofErr w:type="spellEnd"/>
            <w:r w:rsidRPr="00D6468A">
              <w:t xml:space="preserve"> </w:t>
            </w:r>
            <w:proofErr w:type="spellStart"/>
            <w:r w:rsidRPr="00D6468A">
              <w:t>beginTime</w:t>
            </w:r>
            <w:proofErr w:type="spellEnd"/>
          </w:p>
        </w:tc>
        <w:tc>
          <w:tcPr>
            <w:tcW w:w="2537" w:type="pct"/>
          </w:tcPr>
          <w:p w14:paraId="7C56D6E4" w14:textId="77777777" w:rsidR="00974E32" w:rsidRPr="00D6468A" w:rsidRDefault="00974E32" w:rsidP="000A4FD8">
            <w:pPr>
              <w:pStyle w:val="TAL"/>
              <w:keepNext w:val="0"/>
            </w:pPr>
          </w:p>
        </w:tc>
      </w:tr>
      <w:tr w:rsidR="00974E32" w:rsidRPr="00D6468A" w14:paraId="5DD3BD82" w14:textId="77777777" w:rsidTr="000A4FD8">
        <w:trPr>
          <w:cantSplit/>
          <w:jc w:val="center"/>
        </w:trPr>
        <w:tc>
          <w:tcPr>
            <w:tcW w:w="1385" w:type="pct"/>
          </w:tcPr>
          <w:p w14:paraId="600C9D1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measuredEntityUserName</w:t>
            </w:r>
            <w:proofErr w:type="spellEnd"/>
          </w:p>
        </w:tc>
        <w:tc>
          <w:tcPr>
            <w:tcW w:w="1078" w:type="pct"/>
          </w:tcPr>
          <w:p w14:paraId="5EF3F6AA" w14:textId="77777777" w:rsidR="00974E32" w:rsidRPr="00D6468A" w:rsidRDefault="00974E32" w:rsidP="000A4FD8">
            <w:pPr>
              <w:pStyle w:val="TAL"/>
              <w:keepNext w:val="0"/>
            </w:pPr>
            <w:proofErr w:type="spellStart"/>
            <w:r w:rsidRPr="00D6468A">
              <w:t>meas</w:t>
            </w:r>
            <w:del w:id="7" w:author="Ericsson User 5" w:date="2019-11-08T15:06:00Z">
              <w:r w:rsidRPr="00D6468A" w:rsidDel="005521CC">
                <w:delText>ured</w:delText>
              </w:r>
            </w:del>
            <w:r w:rsidRPr="00D6468A">
              <w:t>Entity</w:t>
            </w:r>
            <w:proofErr w:type="spellEnd"/>
            <w:r w:rsidRPr="00D6468A">
              <w:t xml:space="preserve"> </w:t>
            </w:r>
            <w:proofErr w:type="spellStart"/>
            <w:r w:rsidRPr="00D6468A">
              <w:t>userLabel</w:t>
            </w:r>
            <w:proofErr w:type="spellEnd"/>
          </w:p>
        </w:tc>
        <w:tc>
          <w:tcPr>
            <w:tcW w:w="2537" w:type="pct"/>
          </w:tcPr>
          <w:p w14:paraId="504ABA23"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userLabel</w:t>
            </w:r>
            <w:proofErr w:type="spellEnd"/>
            <w:r w:rsidRPr="00D6468A">
              <w:t>" may be absent in case the "</w:t>
            </w:r>
            <w:proofErr w:type="spellStart"/>
            <w:r w:rsidRPr="00D6468A">
              <w:t>nEUserName</w:t>
            </w:r>
            <w:proofErr w:type="spellEnd"/>
            <w:r w:rsidRPr="00D6468A">
              <w:t>" is not configured in the CM applications.</w:t>
            </w:r>
          </w:p>
        </w:tc>
      </w:tr>
      <w:tr w:rsidR="00974E32" w:rsidRPr="00D6468A" w14:paraId="332541CC" w14:textId="77777777" w:rsidTr="000A4FD8">
        <w:trPr>
          <w:cantSplit/>
          <w:jc w:val="center"/>
        </w:trPr>
        <w:tc>
          <w:tcPr>
            <w:tcW w:w="1385" w:type="pct"/>
          </w:tcPr>
          <w:p w14:paraId="1F1A1A8A"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measuredEntityDn</w:t>
            </w:r>
            <w:proofErr w:type="spellEnd"/>
          </w:p>
        </w:tc>
        <w:tc>
          <w:tcPr>
            <w:tcW w:w="1078" w:type="pct"/>
          </w:tcPr>
          <w:p w14:paraId="4778F2B4" w14:textId="77777777" w:rsidR="00974E32" w:rsidRPr="00D6468A" w:rsidRDefault="00974E32" w:rsidP="000A4FD8">
            <w:pPr>
              <w:pStyle w:val="TAL"/>
              <w:keepNext w:val="0"/>
            </w:pPr>
            <w:proofErr w:type="spellStart"/>
            <w:r w:rsidRPr="00D6468A">
              <w:t>fileHeader</w:t>
            </w:r>
            <w:proofErr w:type="spellEnd"/>
            <w:r w:rsidRPr="00D6468A">
              <w:t xml:space="preserve"> </w:t>
            </w:r>
            <w:proofErr w:type="spellStart"/>
            <w:r w:rsidRPr="00D6468A">
              <w:t>dnPrefix</w:t>
            </w:r>
            <w:proofErr w:type="spellEnd"/>
            <w:r w:rsidRPr="00D6468A">
              <w:br/>
              <w:t xml:space="preserve"> and</w:t>
            </w:r>
            <w:r w:rsidRPr="00D6468A">
              <w:br/>
            </w:r>
            <w:proofErr w:type="spellStart"/>
            <w:r w:rsidRPr="00D6468A">
              <w:t>measuredEntity</w:t>
            </w:r>
            <w:proofErr w:type="spellEnd"/>
          </w:p>
          <w:p w14:paraId="0603C3AD" w14:textId="77777777" w:rsidR="00974E32" w:rsidRPr="00D6468A" w:rsidDel="00FE7292" w:rsidRDefault="00974E32" w:rsidP="000A4FD8">
            <w:pPr>
              <w:pStyle w:val="TAL"/>
              <w:keepNext w:val="0"/>
            </w:pPr>
            <w:proofErr w:type="spellStart"/>
            <w:r w:rsidRPr="00D6468A">
              <w:t>localDn</w:t>
            </w:r>
            <w:proofErr w:type="spellEnd"/>
          </w:p>
        </w:tc>
        <w:tc>
          <w:tcPr>
            <w:tcW w:w="2537" w:type="pct"/>
          </w:tcPr>
          <w:p w14:paraId="597686FB"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the DN is split into the DN prefix and the Local DN (LDN) (see 3GPP TS 32.300 </w:t>
            </w:r>
            <w:r>
              <w:t>[25]</w:t>
            </w:r>
            <w:r w:rsidRPr="00D6468A">
              <w:t>). XML attribute specification "</w:t>
            </w:r>
            <w:proofErr w:type="spellStart"/>
            <w:r w:rsidRPr="00D6468A">
              <w:t>localDn</w:t>
            </w:r>
            <w:proofErr w:type="spellEnd"/>
            <w:r w:rsidRPr="00D6468A">
              <w:t>" may be absent in case the LDN is not configured in the CM applications.</w:t>
            </w:r>
          </w:p>
        </w:tc>
      </w:tr>
      <w:tr w:rsidR="00974E32" w:rsidRPr="00D6468A" w14:paraId="7890004A" w14:textId="77777777" w:rsidTr="000A4FD8">
        <w:trPr>
          <w:cantSplit/>
          <w:jc w:val="center"/>
        </w:trPr>
        <w:tc>
          <w:tcPr>
            <w:tcW w:w="1385" w:type="pct"/>
          </w:tcPr>
          <w:p w14:paraId="3759F731"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measuredEntitySoftwareVersion</w:t>
            </w:r>
            <w:proofErr w:type="spellEnd"/>
          </w:p>
        </w:tc>
        <w:tc>
          <w:tcPr>
            <w:tcW w:w="1078" w:type="pct"/>
          </w:tcPr>
          <w:p w14:paraId="116CE29A" w14:textId="77777777" w:rsidR="00974E32" w:rsidRPr="00D6468A" w:rsidRDefault="00974E32" w:rsidP="000A4FD8">
            <w:pPr>
              <w:pStyle w:val="TAL"/>
              <w:keepNext w:val="0"/>
            </w:pPr>
            <w:proofErr w:type="spellStart"/>
            <w:r w:rsidRPr="00D6468A">
              <w:t>meas</w:t>
            </w:r>
            <w:del w:id="8" w:author="Ericsson User 5" w:date="2019-11-08T15:06:00Z">
              <w:r w:rsidRPr="00D6468A" w:rsidDel="005521CC">
                <w:delText>ured</w:delText>
              </w:r>
            </w:del>
            <w:r w:rsidRPr="00D6468A">
              <w:t>Entity</w:t>
            </w:r>
            <w:proofErr w:type="spellEnd"/>
            <w:r w:rsidRPr="00D6468A">
              <w:t xml:space="preserve"> </w:t>
            </w:r>
            <w:proofErr w:type="spellStart"/>
            <w:r w:rsidRPr="00D6468A">
              <w:t>swVersion</w:t>
            </w:r>
            <w:proofErr w:type="spellEnd"/>
          </w:p>
        </w:tc>
        <w:tc>
          <w:tcPr>
            <w:tcW w:w="2537" w:type="pct"/>
          </w:tcPr>
          <w:p w14:paraId="193DF295"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XML attribute specification "</w:t>
            </w:r>
            <w:proofErr w:type="spellStart"/>
            <w:r w:rsidRPr="00D6468A">
              <w:t>swVersion</w:t>
            </w:r>
            <w:proofErr w:type="spellEnd"/>
            <w:r w:rsidRPr="00D6468A">
              <w:t>" may be absent in case the "</w:t>
            </w:r>
            <w:proofErr w:type="spellStart"/>
            <w:r w:rsidRPr="00D6468A">
              <w:t>nESoftwareVersion</w:t>
            </w:r>
            <w:proofErr w:type="spellEnd"/>
            <w:r w:rsidRPr="00D6468A">
              <w:t>" is not configured in the CM applications.</w:t>
            </w:r>
          </w:p>
        </w:tc>
      </w:tr>
      <w:tr w:rsidR="00974E32" w:rsidRPr="00D6468A" w14:paraId="709FA37E" w14:textId="77777777" w:rsidTr="000A4FD8">
        <w:trPr>
          <w:cantSplit/>
          <w:jc w:val="center"/>
        </w:trPr>
        <w:tc>
          <w:tcPr>
            <w:tcW w:w="1385" w:type="pct"/>
          </w:tcPr>
          <w:p w14:paraId="4767FFA2"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measInfo</w:t>
            </w:r>
            <w:proofErr w:type="spellEnd"/>
          </w:p>
        </w:tc>
        <w:tc>
          <w:tcPr>
            <w:tcW w:w="1078" w:type="pct"/>
          </w:tcPr>
          <w:p w14:paraId="7BC6C14A" w14:textId="77777777" w:rsidR="00974E32" w:rsidRPr="00D6468A" w:rsidRDefault="00974E32" w:rsidP="000A4FD8">
            <w:pPr>
              <w:pStyle w:val="TAL"/>
              <w:keepNext w:val="0"/>
            </w:pPr>
            <w:proofErr w:type="spellStart"/>
            <w:r w:rsidRPr="00D6468A">
              <w:t>measInfo</w:t>
            </w:r>
            <w:proofErr w:type="spellEnd"/>
          </w:p>
        </w:tc>
        <w:tc>
          <w:tcPr>
            <w:tcW w:w="2537" w:type="pct"/>
          </w:tcPr>
          <w:p w14:paraId="12F2331D" w14:textId="77777777" w:rsidR="00974E32" w:rsidRPr="00D6468A" w:rsidRDefault="00974E32" w:rsidP="000A4FD8">
            <w:pPr>
              <w:pStyle w:val="TAL"/>
              <w:keepNext w:val="0"/>
            </w:pPr>
          </w:p>
        </w:tc>
      </w:tr>
      <w:tr w:rsidR="00974E32" w:rsidRPr="00D6468A" w14:paraId="7F67721B" w14:textId="77777777" w:rsidTr="000A4FD8">
        <w:trPr>
          <w:cantSplit/>
          <w:jc w:val="center"/>
        </w:trPr>
        <w:tc>
          <w:tcPr>
            <w:tcW w:w="1385" w:type="pct"/>
          </w:tcPr>
          <w:p w14:paraId="37500F50"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measInfoId</w:t>
            </w:r>
            <w:proofErr w:type="spellEnd"/>
          </w:p>
        </w:tc>
        <w:tc>
          <w:tcPr>
            <w:tcW w:w="1078" w:type="pct"/>
          </w:tcPr>
          <w:p w14:paraId="15683154" w14:textId="77777777" w:rsidR="00974E32" w:rsidRPr="00D6468A" w:rsidRDefault="00974E32" w:rsidP="000A4FD8">
            <w:pPr>
              <w:pStyle w:val="TAL"/>
              <w:keepNext w:val="0"/>
            </w:pPr>
            <w:proofErr w:type="spellStart"/>
            <w:r w:rsidRPr="00D6468A">
              <w:t>measInfoId</w:t>
            </w:r>
            <w:proofErr w:type="spellEnd"/>
          </w:p>
        </w:tc>
        <w:tc>
          <w:tcPr>
            <w:tcW w:w="2537" w:type="pct"/>
          </w:tcPr>
          <w:p w14:paraId="59391F02" w14:textId="77777777" w:rsidR="00974E32" w:rsidRPr="00D6468A" w:rsidRDefault="00974E32" w:rsidP="000A4FD8">
            <w:pPr>
              <w:pStyle w:val="TAL"/>
              <w:keepNext w:val="0"/>
            </w:pPr>
          </w:p>
        </w:tc>
      </w:tr>
      <w:tr w:rsidR="00974E32" w:rsidRPr="00D6468A" w14:paraId="457ABD24" w14:textId="77777777" w:rsidTr="000A4FD8">
        <w:trPr>
          <w:cantSplit/>
          <w:jc w:val="center"/>
        </w:trPr>
        <w:tc>
          <w:tcPr>
            <w:tcW w:w="1385" w:type="pct"/>
          </w:tcPr>
          <w:p w14:paraId="3E91629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measTimeStamp</w:t>
            </w:r>
            <w:proofErr w:type="spellEnd"/>
          </w:p>
        </w:tc>
        <w:tc>
          <w:tcPr>
            <w:tcW w:w="1078" w:type="pct"/>
          </w:tcPr>
          <w:p w14:paraId="6A80A441" w14:textId="77777777" w:rsidR="00974E32" w:rsidRPr="00D6468A" w:rsidRDefault="00974E32" w:rsidP="000A4FD8">
            <w:pPr>
              <w:pStyle w:val="TAL"/>
              <w:keepNext w:val="0"/>
            </w:pPr>
            <w:proofErr w:type="spellStart"/>
            <w:r w:rsidRPr="00D6468A">
              <w:t>granPeriod</w:t>
            </w:r>
            <w:proofErr w:type="spellEnd"/>
            <w:r w:rsidRPr="00D6468A">
              <w:t xml:space="preserve"> </w:t>
            </w:r>
            <w:proofErr w:type="spellStart"/>
            <w:r w:rsidRPr="00D6468A">
              <w:t>endTime</w:t>
            </w:r>
            <w:proofErr w:type="spellEnd"/>
          </w:p>
        </w:tc>
        <w:tc>
          <w:tcPr>
            <w:tcW w:w="2537" w:type="pct"/>
          </w:tcPr>
          <w:p w14:paraId="642A4A8C" w14:textId="77777777" w:rsidR="00974E32" w:rsidRPr="00D6468A" w:rsidRDefault="00974E32" w:rsidP="000A4FD8">
            <w:pPr>
              <w:pStyle w:val="TAL"/>
              <w:keepNext w:val="0"/>
            </w:pPr>
          </w:p>
        </w:tc>
      </w:tr>
      <w:tr w:rsidR="00974E32" w:rsidRPr="00D6468A" w14:paraId="6AEDD591" w14:textId="77777777" w:rsidTr="000A4FD8">
        <w:trPr>
          <w:cantSplit/>
          <w:jc w:val="center"/>
        </w:trPr>
        <w:tc>
          <w:tcPr>
            <w:tcW w:w="1385" w:type="pct"/>
          </w:tcPr>
          <w:p w14:paraId="10B6F795"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jobId</w:t>
            </w:r>
            <w:proofErr w:type="spellEnd"/>
          </w:p>
        </w:tc>
        <w:tc>
          <w:tcPr>
            <w:tcW w:w="1078" w:type="pct"/>
          </w:tcPr>
          <w:p w14:paraId="5644B903" w14:textId="77777777" w:rsidR="00974E32" w:rsidRPr="00D6468A" w:rsidRDefault="00974E32" w:rsidP="000A4FD8">
            <w:pPr>
              <w:pStyle w:val="TAL"/>
              <w:keepNext w:val="0"/>
            </w:pPr>
            <w:proofErr w:type="spellStart"/>
            <w:r w:rsidRPr="00D6468A">
              <w:t>jobId</w:t>
            </w:r>
            <w:proofErr w:type="spellEnd"/>
          </w:p>
        </w:tc>
        <w:tc>
          <w:tcPr>
            <w:tcW w:w="2537" w:type="pct"/>
          </w:tcPr>
          <w:p w14:paraId="257A9689" w14:textId="77777777" w:rsidR="00974E32" w:rsidRPr="00D6468A" w:rsidRDefault="00974E32" w:rsidP="000A4FD8">
            <w:pPr>
              <w:pStyle w:val="TAL"/>
              <w:keepNext w:val="0"/>
            </w:pPr>
            <w:r>
              <w:t>This item is optional.</w:t>
            </w:r>
          </w:p>
        </w:tc>
      </w:tr>
      <w:tr w:rsidR="00974E32" w:rsidRPr="00D6468A" w14:paraId="0ACEE59E" w14:textId="77777777" w:rsidTr="000A4FD8">
        <w:trPr>
          <w:cantSplit/>
          <w:jc w:val="center"/>
        </w:trPr>
        <w:tc>
          <w:tcPr>
            <w:tcW w:w="1385" w:type="pct"/>
          </w:tcPr>
          <w:p w14:paraId="412706AC"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granularityPeriod</w:t>
            </w:r>
            <w:proofErr w:type="spellEnd"/>
          </w:p>
        </w:tc>
        <w:tc>
          <w:tcPr>
            <w:tcW w:w="1078" w:type="pct"/>
          </w:tcPr>
          <w:p w14:paraId="1137DD03" w14:textId="77777777" w:rsidR="00974E32" w:rsidRPr="00D6468A" w:rsidRDefault="00974E32" w:rsidP="000A4FD8">
            <w:pPr>
              <w:pStyle w:val="TAL"/>
              <w:keepNext w:val="0"/>
            </w:pPr>
            <w:proofErr w:type="spellStart"/>
            <w:r w:rsidRPr="00D6468A">
              <w:t>granPeriod</w:t>
            </w:r>
            <w:proofErr w:type="spellEnd"/>
            <w:r w:rsidRPr="00D6468A">
              <w:t xml:space="preserve"> duration</w:t>
            </w:r>
          </w:p>
        </w:tc>
        <w:tc>
          <w:tcPr>
            <w:tcW w:w="2537" w:type="pct"/>
          </w:tcPr>
          <w:p w14:paraId="27267E7A"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the value of XML attribute specification "duration" shall use the truncated representation "</w:t>
            </w:r>
            <w:proofErr w:type="spellStart"/>
            <w:r w:rsidRPr="00D6468A">
              <w:t>PT</w:t>
            </w:r>
            <w:r w:rsidRPr="00D6468A">
              <w:rPr>
                <w:i/>
                <w:iCs/>
              </w:rPr>
              <w:t>n</w:t>
            </w:r>
            <w:r w:rsidRPr="00D6468A">
              <w:t>S</w:t>
            </w:r>
            <w:proofErr w:type="spellEnd"/>
            <w:r w:rsidRPr="00D6468A">
              <w:t xml:space="preserve">" (see </w:t>
            </w:r>
            <w:r>
              <w:t>[28]</w:t>
            </w:r>
            <w:r w:rsidRPr="00D6468A">
              <w:t>).</w:t>
            </w:r>
          </w:p>
        </w:tc>
      </w:tr>
      <w:tr w:rsidR="00974E32" w:rsidRPr="00D6468A" w14:paraId="42EBBCC6" w14:textId="77777777" w:rsidTr="000A4FD8">
        <w:trPr>
          <w:cantSplit/>
          <w:jc w:val="center"/>
        </w:trPr>
        <w:tc>
          <w:tcPr>
            <w:tcW w:w="1385" w:type="pct"/>
          </w:tcPr>
          <w:p w14:paraId="3E4B82F7"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reportingPeriod</w:t>
            </w:r>
            <w:proofErr w:type="spellEnd"/>
          </w:p>
        </w:tc>
        <w:tc>
          <w:tcPr>
            <w:tcW w:w="1078" w:type="pct"/>
          </w:tcPr>
          <w:p w14:paraId="71EC09C8" w14:textId="77777777" w:rsidR="00974E32" w:rsidRPr="00D6468A" w:rsidRDefault="00974E32" w:rsidP="000A4FD8">
            <w:pPr>
              <w:pStyle w:val="TAL"/>
              <w:keepNext w:val="0"/>
            </w:pPr>
            <w:proofErr w:type="spellStart"/>
            <w:r w:rsidRPr="00D6468A">
              <w:t>repPeriod</w:t>
            </w:r>
            <w:proofErr w:type="spellEnd"/>
            <w:r w:rsidRPr="00D6468A">
              <w:t xml:space="preserve"> duration</w:t>
            </w:r>
          </w:p>
        </w:tc>
        <w:tc>
          <w:tcPr>
            <w:tcW w:w="2537" w:type="pct"/>
          </w:tcPr>
          <w:p w14:paraId="07402583"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the value of XML attribute specification "duration" shall use the truncated representation "</w:t>
            </w:r>
            <w:proofErr w:type="spellStart"/>
            <w:r w:rsidRPr="00D6468A">
              <w:t>PT</w:t>
            </w:r>
            <w:r w:rsidRPr="00D6468A">
              <w:rPr>
                <w:i/>
                <w:iCs/>
              </w:rPr>
              <w:t>n</w:t>
            </w:r>
            <w:r w:rsidRPr="00D6468A">
              <w:t>S</w:t>
            </w:r>
            <w:proofErr w:type="spellEnd"/>
            <w:r w:rsidRPr="00D6468A">
              <w:t xml:space="preserve">" (see </w:t>
            </w:r>
            <w:r>
              <w:t>[28]</w:t>
            </w:r>
            <w:r w:rsidRPr="00D6468A">
              <w:t>).</w:t>
            </w:r>
          </w:p>
        </w:tc>
      </w:tr>
      <w:tr w:rsidR="00974E32" w:rsidRPr="00D6468A" w14:paraId="4C3987D2" w14:textId="77777777" w:rsidTr="000A4FD8">
        <w:trPr>
          <w:cantSplit/>
          <w:jc w:val="center"/>
        </w:trPr>
        <w:tc>
          <w:tcPr>
            <w:tcW w:w="1385" w:type="pct"/>
          </w:tcPr>
          <w:p w14:paraId="68B5DBE2"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measTypes</w:t>
            </w:r>
            <w:proofErr w:type="spellEnd"/>
          </w:p>
        </w:tc>
        <w:tc>
          <w:tcPr>
            <w:tcW w:w="1078" w:type="pct"/>
          </w:tcPr>
          <w:p w14:paraId="23C152C8" w14:textId="77777777" w:rsidR="00974E32" w:rsidRPr="00D6468A" w:rsidRDefault="00974E32" w:rsidP="000A4FD8">
            <w:pPr>
              <w:pStyle w:val="TAL"/>
              <w:keepNext w:val="0"/>
            </w:pPr>
            <w:proofErr w:type="spellStart"/>
            <w:r w:rsidRPr="00D6468A">
              <w:t>measTypes</w:t>
            </w:r>
            <w:proofErr w:type="spellEnd"/>
            <w:r w:rsidRPr="00D6468A">
              <w:br/>
              <w:t xml:space="preserve"> or</w:t>
            </w:r>
            <w:r w:rsidRPr="00D6468A">
              <w:br/>
            </w:r>
            <w:proofErr w:type="spellStart"/>
            <w:r w:rsidRPr="00D6468A">
              <w:t>measType</w:t>
            </w:r>
            <w:proofErr w:type="spellEnd"/>
          </w:p>
        </w:tc>
        <w:tc>
          <w:tcPr>
            <w:tcW w:w="2537" w:type="pct"/>
          </w:tcPr>
          <w:p w14:paraId="4A9188CA"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depending on sender's choice for optional positioning presence, either XML element "</w:t>
            </w:r>
            <w:proofErr w:type="spellStart"/>
            <w:r w:rsidRPr="00D6468A">
              <w:t>measTypes</w:t>
            </w:r>
            <w:proofErr w:type="spellEnd"/>
            <w:r w:rsidRPr="00D6468A">
              <w:t>" or XML elements "</w:t>
            </w:r>
            <w:proofErr w:type="spellStart"/>
            <w:r w:rsidRPr="00D6468A">
              <w:t>measType</w:t>
            </w:r>
            <w:proofErr w:type="spellEnd"/>
            <w:r w:rsidRPr="00D6468A">
              <w:t>" will be used.</w:t>
            </w:r>
          </w:p>
        </w:tc>
      </w:tr>
      <w:tr w:rsidR="00974E32" w:rsidRPr="00D6468A" w14:paraId="115A5E30" w14:textId="77777777" w:rsidTr="000A4FD8">
        <w:trPr>
          <w:cantSplit/>
          <w:jc w:val="center"/>
        </w:trPr>
        <w:tc>
          <w:tcPr>
            <w:tcW w:w="1385" w:type="pct"/>
          </w:tcPr>
          <w:p w14:paraId="561C6658"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measValues</w:t>
            </w:r>
            <w:proofErr w:type="spellEnd"/>
          </w:p>
        </w:tc>
        <w:tc>
          <w:tcPr>
            <w:tcW w:w="1078" w:type="pct"/>
          </w:tcPr>
          <w:p w14:paraId="1A8F1CC1" w14:textId="77777777" w:rsidR="00974E32" w:rsidRPr="00D6468A" w:rsidRDefault="00974E32" w:rsidP="000A4FD8">
            <w:pPr>
              <w:pStyle w:val="TAL"/>
              <w:keepNext w:val="0"/>
            </w:pPr>
            <w:proofErr w:type="spellStart"/>
            <w:r w:rsidRPr="00D6468A">
              <w:t>measValue</w:t>
            </w:r>
            <w:proofErr w:type="spellEnd"/>
          </w:p>
        </w:tc>
        <w:tc>
          <w:tcPr>
            <w:tcW w:w="2537" w:type="pct"/>
          </w:tcPr>
          <w:p w14:paraId="7F4EE955" w14:textId="77777777" w:rsidR="00974E32" w:rsidRPr="00D6468A" w:rsidRDefault="00974E32" w:rsidP="000A4FD8">
            <w:pPr>
              <w:pStyle w:val="TAL"/>
              <w:keepNext w:val="0"/>
            </w:pPr>
          </w:p>
        </w:tc>
      </w:tr>
      <w:tr w:rsidR="00974E32" w:rsidRPr="00D6468A" w14:paraId="185565DC" w14:textId="77777777" w:rsidTr="000A4FD8">
        <w:trPr>
          <w:cantSplit/>
          <w:jc w:val="center"/>
        </w:trPr>
        <w:tc>
          <w:tcPr>
            <w:tcW w:w="1385" w:type="pct"/>
          </w:tcPr>
          <w:p w14:paraId="52DC181A"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measObjInstId</w:t>
            </w:r>
            <w:proofErr w:type="spellEnd"/>
          </w:p>
        </w:tc>
        <w:tc>
          <w:tcPr>
            <w:tcW w:w="1078" w:type="pct"/>
          </w:tcPr>
          <w:p w14:paraId="60956DEB" w14:textId="77777777" w:rsidR="00974E32" w:rsidRPr="00D6468A" w:rsidRDefault="00974E32" w:rsidP="000A4FD8">
            <w:pPr>
              <w:pStyle w:val="TAL"/>
              <w:keepNext w:val="0"/>
            </w:pPr>
            <w:proofErr w:type="spellStart"/>
            <w:r w:rsidRPr="00D6468A">
              <w:t>measValue</w:t>
            </w:r>
            <w:proofErr w:type="spellEnd"/>
            <w:r w:rsidRPr="00D6468A">
              <w:t xml:space="preserve"> </w:t>
            </w:r>
            <w:proofErr w:type="spellStart"/>
            <w:r w:rsidRPr="00D6468A">
              <w:t>measObjLdn</w:t>
            </w:r>
            <w:proofErr w:type="spellEnd"/>
          </w:p>
        </w:tc>
        <w:tc>
          <w:tcPr>
            <w:tcW w:w="2537" w:type="pct"/>
          </w:tcPr>
          <w:p w14:paraId="5FA6AD5B" w14:textId="77777777" w:rsidR="00974E32" w:rsidRPr="00D6468A" w:rsidRDefault="00974E32" w:rsidP="000A4FD8">
            <w:pPr>
              <w:pStyle w:val="TAL"/>
              <w:keepNext w:val="0"/>
            </w:pPr>
          </w:p>
        </w:tc>
      </w:tr>
      <w:tr w:rsidR="00974E32" w:rsidRPr="00D6468A" w14:paraId="14DB0E02" w14:textId="77777777" w:rsidTr="000A4FD8">
        <w:trPr>
          <w:cantSplit/>
          <w:jc w:val="center"/>
        </w:trPr>
        <w:tc>
          <w:tcPr>
            <w:tcW w:w="1385" w:type="pct"/>
          </w:tcPr>
          <w:p w14:paraId="1F316EAF"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measResults</w:t>
            </w:r>
            <w:proofErr w:type="spellEnd"/>
          </w:p>
        </w:tc>
        <w:tc>
          <w:tcPr>
            <w:tcW w:w="1078" w:type="pct"/>
          </w:tcPr>
          <w:p w14:paraId="466FE72C" w14:textId="77777777" w:rsidR="00974E32" w:rsidRPr="00D6468A" w:rsidRDefault="00974E32" w:rsidP="000A4FD8">
            <w:pPr>
              <w:pStyle w:val="TAL"/>
              <w:keepNext w:val="0"/>
            </w:pPr>
            <w:proofErr w:type="spellStart"/>
            <w:r w:rsidRPr="00D6468A">
              <w:t>measResults</w:t>
            </w:r>
            <w:proofErr w:type="spellEnd"/>
            <w:r w:rsidRPr="00D6468A">
              <w:br/>
              <w:t xml:space="preserve"> or</w:t>
            </w:r>
          </w:p>
          <w:p w14:paraId="4E045448" w14:textId="77777777" w:rsidR="00974E32" w:rsidRPr="00D6468A" w:rsidRDefault="00974E32" w:rsidP="000A4FD8">
            <w:pPr>
              <w:pStyle w:val="TAL"/>
              <w:keepNext w:val="0"/>
            </w:pPr>
            <w:r w:rsidRPr="00D6468A">
              <w:t>r</w:t>
            </w:r>
          </w:p>
        </w:tc>
        <w:tc>
          <w:tcPr>
            <w:tcW w:w="2537" w:type="pct"/>
          </w:tcPr>
          <w:p w14:paraId="17222B12" w14:textId="77777777" w:rsidR="00974E32" w:rsidRPr="00D6468A" w:rsidRDefault="00974E32" w:rsidP="000A4FD8">
            <w:pPr>
              <w:pStyle w:val="TAL"/>
              <w:keepNext w:val="0"/>
            </w:pPr>
            <w:r w:rsidRPr="00D6468A">
              <w:t xml:space="preserve">For the XML </w:t>
            </w:r>
            <w:proofErr w:type="gramStart"/>
            <w:r w:rsidRPr="00D6468A">
              <w:t>schema based</w:t>
            </w:r>
            <w:proofErr w:type="gramEnd"/>
            <w:r w:rsidRPr="00D6468A">
              <w:t xml:space="preserve"> XML format, depending on sender's choice for optional positioning presence, either XML element "</w:t>
            </w:r>
            <w:proofErr w:type="spellStart"/>
            <w:r w:rsidRPr="00D6468A">
              <w:t>measResults</w:t>
            </w:r>
            <w:proofErr w:type="spellEnd"/>
            <w:r w:rsidRPr="00D6468A">
              <w:t>" or XML elements "r" will be used.</w:t>
            </w:r>
          </w:p>
        </w:tc>
      </w:tr>
      <w:tr w:rsidR="00974E32" w:rsidRPr="00D6468A" w14:paraId="640CF73E" w14:textId="77777777" w:rsidTr="000A4FD8">
        <w:trPr>
          <w:cantSplit/>
          <w:jc w:val="center"/>
        </w:trPr>
        <w:tc>
          <w:tcPr>
            <w:tcW w:w="1385" w:type="pct"/>
          </w:tcPr>
          <w:p w14:paraId="32B52C9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suspectFlag</w:t>
            </w:r>
            <w:proofErr w:type="spellEnd"/>
          </w:p>
        </w:tc>
        <w:tc>
          <w:tcPr>
            <w:tcW w:w="1078" w:type="pct"/>
          </w:tcPr>
          <w:p w14:paraId="6B7D13E4" w14:textId="77777777" w:rsidR="00974E32" w:rsidRPr="00D6468A" w:rsidRDefault="00974E32" w:rsidP="000A4FD8">
            <w:pPr>
              <w:pStyle w:val="TAL"/>
              <w:keepNext w:val="0"/>
            </w:pPr>
            <w:r w:rsidRPr="00D6468A">
              <w:t>suspect</w:t>
            </w:r>
          </w:p>
        </w:tc>
        <w:tc>
          <w:tcPr>
            <w:tcW w:w="2537" w:type="pct"/>
          </w:tcPr>
          <w:p w14:paraId="38710D03" w14:textId="77777777" w:rsidR="00974E32" w:rsidRPr="00D6468A" w:rsidRDefault="00974E32" w:rsidP="000A4FD8">
            <w:pPr>
              <w:pStyle w:val="TAL"/>
              <w:keepNext w:val="0"/>
            </w:pPr>
          </w:p>
        </w:tc>
      </w:tr>
      <w:tr w:rsidR="00974E32" w:rsidRPr="00D6468A" w14:paraId="7DF403AD" w14:textId="77777777" w:rsidTr="000A4FD8">
        <w:trPr>
          <w:cantSplit/>
          <w:jc w:val="center"/>
        </w:trPr>
        <w:tc>
          <w:tcPr>
            <w:tcW w:w="1385" w:type="pct"/>
          </w:tcPr>
          <w:p w14:paraId="6075E67B" w14:textId="77777777" w:rsidR="00974E32" w:rsidRPr="007056CE" w:rsidRDefault="00974E32" w:rsidP="000A4FD8">
            <w:pPr>
              <w:pStyle w:val="TAL"/>
              <w:keepNext w:val="0"/>
              <w:rPr>
                <w:rFonts w:ascii="Courier New" w:hAnsi="Courier New" w:cs="Courier New"/>
              </w:rPr>
            </w:pPr>
            <w:proofErr w:type="spellStart"/>
            <w:r w:rsidRPr="007056CE">
              <w:rPr>
                <w:rFonts w:ascii="Courier New" w:hAnsi="Courier New" w:cs="Courier New"/>
              </w:rPr>
              <w:t>timeStamp</w:t>
            </w:r>
            <w:proofErr w:type="spellEnd"/>
          </w:p>
        </w:tc>
        <w:tc>
          <w:tcPr>
            <w:tcW w:w="1078" w:type="pct"/>
          </w:tcPr>
          <w:p w14:paraId="2617D82C" w14:textId="77777777" w:rsidR="00974E32" w:rsidRPr="00D6468A" w:rsidRDefault="00974E32" w:rsidP="000A4FD8">
            <w:pPr>
              <w:pStyle w:val="TAL"/>
              <w:keepNext w:val="0"/>
            </w:pPr>
            <w:proofErr w:type="spellStart"/>
            <w:r w:rsidRPr="00D6468A">
              <w:t>measData</w:t>
            </w:r>
            <w:proofErr w:type="spellEnd"/>
            <w:r w:rsidRPr="00D6468A">
              <w:t xml:space="preserve"> </w:t>
            </w:r>
            <w:proofErr w:type="spellStart"/>
            <w:r w:rsidRPr="00D6468A">
              <w:t>endTime</w:t>
            </w:r>
            <w:proofErr w:type="spellEnd"/>
          </w:p>
        </w:tc>
        <w:tc>
          <w:tcPr>
            <w:tcW w:w="2537" w:type="pct"/>
          </w:tcPr>
          <w:p w14:paraId="7BCCE181" w14:textId="77777777" w:rsidR="00974E32" w:rsidRPr="00D6468A" w:rsidRDefault="00974E32" w:rsidP="000A4FD8">
            <w:pPr>
              <w:pStyle w:val="TAL"/>
              <w:keepNext w:val="0"/>
            </w:pPr>
          </w:p>
        </w:tc>
      </w:tr>
      <w:tr w:rsidR="00974E32" w:rsidRPr="00D6468A" w14:paraId="036D18D4" w14:textId="77777777" w:rsidTr="000A4FD8">
        <w:trPr>
          <w:cantSplit/>
          <w:jc w:val="center"/>
        </w:trPr>
        <w:tc>
          <w:tcPr>
            <w:tcW w:w="1385" w:type="pct"/>
          </w:tcPr>
          <w:p w14:paraId="153E00C2" w14:textId="77777777" w:rsidR="00974E32" w:rsidRPr="006A5594" w:rsidRDefault="00974E32" w:rsidP="000A4FD8">
            <w:pPr>
              <w:pStyle w:val="TAL"/>
              <w:keepNext w:val="0"/>
              <w:rPr>
                <w:rFonts w:cs="Arial"/>
              </w:rPr>
            </w:pPr>
            <w:r w:rsidRPr="00C90E50">
              <w:rPr>
                <w:rFonts w:cs="Arial"/>
              </w:rPr>
              <w:t>There is no corres</w:t>
            </w:r>
            <w:r w:rsidRPr="00D90E90">
              <w:rPr>
                <w:rFonts w:cs="Arial"/>
              </w:rPr>
              <w:t>ponding File Content Item.</w:t>
            </w:r>
          </w:p>
        </w:tc>
        <w:tc>
          <w:tcPr>
            <w:tcW w:w="1078" w:type="pct"/>
          </w:tcPr>
          <w:p w14:paraId="06AFBE2A" w14:textId="77777777" w:rsidR="00974E32" w:rsidRPr="00D6468A" w:rsidRDefault="00974E32" w:rsidP="000A4FD8">
            <w:pPr>
              <w:pStyle w:val="TAL"/>
              <w:keepNext w:val="0"/>
            </w:pPr>
            <w:proofErr w:type="spellStart"/>
            <w:r w:rsidRPr="00D6468A">
              <w:t>measType</w:t>
            </w:r>
            <w:proofErr w:type="spellEnd"/>
            <w:r w:rsidRPr="00D6468A">
              <w:t xml:space="preserve"> p</w:t>
            </w:r>
          </w:p>
        </w:tc>
        <w:tc>
          <w:tcPr>
            <w:tcW w:w="2537" w:type="pct"/>
          </w:tcPr>
          <w:p w14:paraId="1F1F00C4" w14:textId="77777777" w:rsidR="00974E32" w:rsidRPr="00D6468A" w:rsidRDefault="00974E32" w:rsidP="000A4FD8">
            <w:pPr>
              <w:pStyle w:val="TAL"/>
              <w:keepNext w:val="0"/>
            </w:pPr>
            <w:r w:rsidRPr="00D6468A">
              <w:t>An optional positioning XML attribute specification of XML element "</w:t>
            </w:r>
            <w:proofErr w:type="spellStart"/>
            <w:r w:rsidRPr="00D6468A">
              <w:t>measType</w:t>
            </w:r>
            <w:proofErr w:type="spellEnd"/>
            <w:r w:rsidRPr="00D6468A">
              <w:t>" (XML schema based), used to identify a measurement type for the purpose of correlation to a result. The value of this XML attribute specification is expected to be a non-zero, non-negative integer value that is unique for each instance of XML element "</w:t>
            </w:r>
            <w:proofErr w:type="spellStart"/>
            <w:r w:rsidRPr="00D6468A">
              <w:t>measType</w:t>
            </w:r>
            <w:proofErr w:type="spellEnd"/>
            <w:r w:rsidRPr="00D6468A">
              <w:t>" that is contained within the measurement data collection file.</w:t>
            </w:r>
          </w:p>
        </w:tc>
      </w:tr>
      <w:tr w:rsidR="00974E32" w:rsidRPr="00D6468A" w14:paraId="6B298D02" w14:textId="77777777" w:rsidTr="000A4FD8">
        <w:trPr>
          <w:cantSplit/>
          <w:jc w:val="center"/>
        </w:trPr>
        <w:tc>
          <w:tcPr>
            <w:tcW w:w="1385" w:type="pct"/>
          </w:tcPr>
          <w:p w14:paraId="0B5E2448" w14:textId="77777777" w:rsidR="00974E32" w:rsidRPr="00C90E50" w:rsidRDefault="00974E32" w:rsidP="000A4FD8">
            <w:pPr>
              <w:pStyle w:val="TAL"/>
              <w:keepNext w:val="0"/>
              <w:rPr>
                <w:rFonts w:cs="Arial"/>
              </w:rPr>
            </w:pPr>
            <w:r w:rsidRPr="00C90E50">
              <w:rPr>
                <w:rFonts w:cs="Arial"/>
              </w:rPr>
              <w:t>There is no corresponding File Content Item.</w:t>
            </w:r>
          </w:p>
        </w:tc>
        <w:tc>
          <w:tcPr>
            <w:tcW w:w="1078" w:type="pct"/>
          </w:tcPr>
          <w:p w14:paraId="35A29887" w14:textId="77777777" w:rsidR="00974E32" w:rsidRPr="00D6468A" w:rsidRDefault="00974E32" w:rsidP="000A4FD8">
            <w:pPr>
              <w:pStyle w:val="TAL"/>
              <w:keepNext w:val="0"/>
            </w:pPr>
            <w:r w:rsidRPr="00D6468A">
              <w:t>r p</w:t>
            </w:r>
          </w:p>
        </w:tc>
        <w:tc>
          <w:tcPr>
            <w:tcW w:w="2537" w:type="pct"/>
          </w:tcPr>
          <w:p w14:paraId="39C239A0" w14:textId="77777777" w:rsidR="00974E32" w:rsidRPr="00D6468A" w:rsidRDefault="00974E32" w:rsidP="000A4FD8">
            <w:pPr>
              <w:pStyle w:val="TAL"/>
              <w:keepNext w:val="0"/>
            </w:pPr>
            <w:proofErr w:type="gramStart"/>
            <w:r w:rsidRPr="00D6468A">
              <w:t>An optional positioning XML attribute specification of XML element "r",</w:t>
            </w:r>
            <w:proofErr w:type="gramEnd"/>
            <w:r w:rsidRPr="00D6468A">
              <w:t xml:space="preserve"> used to correlate a result to a measurement type. The value of this XML attribute specification should match the value of XML attribute specification "p" of the corresponding XML element "</w:t>
            </w:r>
            <w:proofErr w:type="spellStart"/>
            <w:r w:rsidRPr="00D6468A">
              <w:t>measType</w:t>
            </w:r>
            <w:proofErr w:type="spellEnd"/>
            <w:r w:rsidRPr="00D6468A">
              <w:t>" (XML schema based).</w:t>
            </w:r>
          </w:p>
        </w:tc>
      </w:tr>
    </w:tbl>
    <w:p w14:paraId="3413766B" w14:textId="77777777" w:rsidR="00974E32" w:rsidRPr="00D6468A" w:rsidRDefault="00974E32" w:rsidP="00974E32"/>
    <w:p w14:paraId="0294DA27" w14:textId="77777777" w:rsidR="007A2E93" w:rsidRDefault="007A2E93" w:rsidP="007A2E93">
      <w:pPr>
        <w:rPr>
          <w:noProof/>
        </w:rPr>
      </w:pPr>
    </w:p>
    <w:p w14:paraId="2381A9DD" w14:textId="77777777" w:rsidR="007A2E93" w:rsidRPr="000E2A8D" w:rsidRDefault="007A2E93" w:rsidP="007A2E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E93" w:rsidRPr="00442B28" w14:paraId="7E33284A" w14:textId="77777777" w:rsidTr="000A4FD8">
        <w:tc>
          <w:tcPr>
            <w:tcW w:w="9521" w:type="dxa"/>
            <w:shd w:val="clear" w:color="auto" w:fill="FFFFCC"/>
            <w:vAlign w:val="center"/>
          </w:tcPr>
          <w:p w14:paraId="405E56C2" w14:textId="77777777" w:rsidR="007A2E93" w:rsidRPr="00442B28" w:rsidRDefault="007A2E93" w:rsidP="000A4FD8">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0B9D9A98" w14:textId="77777777" w:rsidR="007A2E93" w:rsidRDefault="007A2E93" w:rsidP="007A2E93">
      <w:pPr>
        <w:rPr>
          <w:noProof/>
        </w:rPr>
      </w:pPr>
    </w:p>
    <w:p w14:paraId="2CE46FAC" w14:textId="77777777" w:rsidR="00D91CF9" w:rsidRDefault="00D91CF9" w:rsidP="004107E9">
      <w:pPr>
        <w:pStyle w:val="B10"/>
        <w:ind w:left="0" w:firstLine="0"/>
        <w:rPr>
          <w:b/>
          <w:bCs/>
          <w:lang w:val="en-US" w:eastAsia="zh-CN"/>
        </w:rPr>
      </w:pPr>
    </w:p>
    <w:p w14:paraId="2B63AB59" w14:textId="77777777" w:rsidR="00B00248" w:rsidRPr="00D6468A" w:rsidRDefault="00B00248" w:rsidP="00B00248">
      <w:pPr>
        <w:pStyle w:val="Heading6"/>
      </w:pPr>
      <w:bookmarkStart w:id="9" w:name="_Toc20494603"/>
      <w:r>
        <w:t>11.3</w:t>
      </w:r>
      <w:r w:rsidRPr="00D6468A">
        <w:t>.</w:t>
      </w:r>
      <w:r>
        <w:t>2.</w:t>
      </w:r>
      <w:r w:rsidRPr="00D6468A">
        <w:t>1.4.3.1</w:t>
      </w:r>
      <w:r w:rsidRPr="00D6468A">
        <w:tab/>
        <w:t>Performance data file XML schema</w:t>
      </w:r>
      <w:bookmarkEnd w:id="9"/>
    </w:p>
    <w:p w14:paraId="29B14DE7" w14:textId="77777777" w:rsidR="00B00248" w:rsidRPr="00D6468A" w:rsidRDefault="00B00248" w:rsidP="00B00248">
      <w:pPr>
        <w:keepNext/>
        <w:keepLines/>
      </w:pPr>
      <w:r w:rsidRPr="00D6468A">
        <w:t xml:space="preserve">The following XML schema </w:t>
      </w:r>
      <w:r w:rsidRPr="00D6468A">
        <w:rPr>
          <w:rFonts w:ascii="Courier New" w:hAnsi="Courier New"/>
        </w:rPr>
        <w:t>measData.xsd</w:t>
      </w:r>
      <w:r w:rsidRPr="00D6468A">
        <w:t xml:space="preserve"> is the schema for performance measurements data XML files:</w:t>
      </w:r>
    </w:p>
    <w:p w14:paraId="120655DC" w14:textId="77777777" w:rsidR="00B00248" w:rsidRPr="00D6468A" w:rsidRDefault="00B00248" w:rsidP="00B00248">
      <w:pPr>
        <w:pStyle w:val="PL"/>
        <w:keepNext/>
        <w:keepLines/>
        <w:rPr>
          <w:noProof w:val="0"/>
        </w:rPr>
      </w:pPr>
      <w:r w:rsidRPr="00D6468A">
        <w:rPr>
          <w:noProof w:val="0"/>
        </w:rPr>
        <w:t>&lt;?xml version="1.0" encoding="UTF-8"?&gt;</w:t>
      </w:r>
    </w:p>
    <w:p w14:paraId="1818A294" w14:textId="77777777" w:rsidR="00B00248" w:rsidRPr="00D6468A" w:rsidRDefault="00B00248" w:rsidP="00B00248">
      <w:pPr>
        <w:pStyle w:val="PL"/>
        <w:keepNext/>
        <w:keepLines/>
        <w:rPr>
          <w:noProof w:val="0"/>
        </w:rPr>
      </w:pPr>
      <w:r w:rsidRPr="00D6468A">
        <w:rPr>
          <w:noProof w:val="0"/>
        </w:rPr>
        <w:t>&lt;!--</w:t>
      </w:r>
    </w:p>
    <w:p w14:paraId="0421D073" w14:textId="77777777" w:rsidR="00B00248" w:rsidRPr="00D6468A" w:rsidRDefault="00B00248" w:rsidP="00B00248">
      <w:pPr>
        <w:pStyle w:val="PL"/>
        <w:keepNext/>
        <w:keepLines/>
        <w:rPr>
          <w:noProof w:val="0"/>
        </w:rPr>
      </w:pPr>
      <w:r w:rsidRPr="00D6468A">
        <w:rPr>
          <w:noProof w:val="0"/>
        </w:rPr>
        <w:t xml:space="preserve">  3GPP TS 28.550 Measurements data XML file format definition</w:t>
      </w:r>
    </w:p>
    <w:p w14:paraId="20468699" w14:textId="77777777" w:rsidR="00B00248" w:rsidRPr="00D6468A" w:rsidRDefault="00B00248" w:rsidP="00B00248">
      <w:pPr>
        <w:pStyle w:val="PL"/>
        <w:keepNext/>
        <w:keepLines/>
        <w:rPr>
          <w:noProof w:val="0"/>
        </w:rPr>
      </w:pPr>
      <w:r w:rsidRPr="00D6468A">
        <w:rPr>
          <w:noProof w:val="0"/>
        </w:rPr>
        <w:t xml:space="preserve">  data file XML schema</w:t>
      </w:r>
    </w:p>
    <w:p w14:paraId="4CA6659C" w14:textId="77777777" w:rsidR="00B00248" w:rsidRPr="00D6468A" w:rsidRDefault="00B00248" w:rsidP="00B00248">
      <w:pPr>
        <w:pStyle w:val="PL"/>
        <w:keepNext/>
        <w:keepLines/>
        <w:rPr>
          <w:noProof w:val="0"/>
        </w:rPr>
      </w:pPr>
      <w:r w:rsidRPr="00D6468A">
        <w:rPr>
          <w:noProof w:val="0"/>
        </w:rPr>
        <w:t xml:space="preserve">  measData.xsd</w:t>
      </w:r>
    </w:p>
    <w:p w14:paraId="2694FD32" w14:textId="77777777" w:rsidR="00B00248" w:rsidRPr="00D6468A" w:rsidRDefault="00B00248" w:rsidP="00B00248">
      <w:pPr>
        <w:pStyle w:val="PL"/>
        <w:keepNext/>
        <w:keepLines/>
        <w:rPr>
          <w:noProof w:val="0"/>
        </w:rPr>
      </w:pPr>
      <w:r w:rsidRPr="00D6468A">
        <w:rPr>
          <w:noProof w:val="0"/>
        </w:rPr>
        <w:t>--&gt;</w:t>
      </w:r>
    </w:p>
    <w:p w14:paraId="3CC233BE" w14:textId="77777777" w:rsidR="00B00248" w:rsidRPr="00D6468A" w:rsidRDefault="00B00248" w:rsidP="00B00248">
      <w:pPr>
        <w:pStyle w:val="PL"/>
        <w:keepNext/>
        <w:keepLines/>
        <w:rPr>
          <w:noProof w:val="0"/>
        </w:rPr>
      </w:pPr>
      <w:r w:rsidRPr="00D6468A">
        <w:rPr>
          <w:noProof w:val="0"/>
        </w:rPr>
        <w:t xml:space="preserve">&lt;schema </w:t>
      </w:r>
      <w:proofErr w:type="spellStart"/>
      <w:r w:rsidRPr="00D6468A">
        <w:rPr>
          <w:noProof w:val="0"/>
        </w:rPr>
        <w:t>xmlns</w:t>
      </w:r>
      <w:proofErr w:type="spellEnd"/>
      <w:r w:rsidRPr="00D6468A">
        <w:rPr>
          <w:noProof w:val="0"/>
        </w:rPr>
        <w:t xml:space="preserve">="http://www.w3.org/2001/XMLSchema" xmlns:md="http://www.3gpp.org/ftp/specs/archive/28_series/28.550#measData" targetNamespace="http://www.3gpp.org/ftp/specs/archive/28_series/28.550#measData" </w:t>
      </w:r>
      <w:proofErr w:type="spellStart"/>
      <w:r w:rsidRPr="00D6468A">
        <w:rPr>
          <w:noProof w:val="0"/>
        </w:rPr>
        <w:t>elementFormDefault</w:t>
      </w:r>
      <w:proofErr w:type="spellEnd"/>
      <w:r w:rsidRPr="00D6468A">
        <w:rPr>
          <w:noProof w:val="0"/>
        </w:rPr>
        <w:t>="qualified"&gt;</w:t>
      </w:r>
    </w:p>
    <w:p w14:paraId="0147CBEE" w14:textId="77777777" w:rsidR="00B00248" w:rsidRPr="00D6468A" w:rsidRDefault="00B00248" w:rsidP="00B00248">
      <w:pPr>
        <w:pStyle w:val="PL"/>
        <w:rPr>
          <w:noProof w:val="0"/>
        </w:rPr>
      </w:pPr>
      <w:r w:rsidRPr="00D6468A">
        <w:rPr>
          <w:noProof w:val="0"/>
        </w:rPr>
        <w:tab/>
      </w:r>
      <w:proofErr w:type="gramStart"/>
      <w:r w:rsidRPr="00D6468A">
        <w:rPr>
          <w:noProof w:val="0"/>
        </w:rPr>
        <w:t>&lt;!--</w:t>
      </w:r>
      <w:proofErr w:type="gramEnd"/>
      <w:r w:rsidRPr="00D6468A">
        <w:rPr>
          <w:noProof w:val="0"/>
        </w:rPr>
        <w:t xml:space="preserve"> Measurement collection data file root XML element --&gt;</w:t>
      </w:r>
    </w:p>
    <w:p w14:paraId="3A671D03" w14:textId="3CBFD2F8" w:rsidR="00B00248" w:rsidRPr="00D6468A" w:rsidRDefault="00B00248" w:rsidP="00B00248">
      <w:pPr>
        <w:pStyle w:val="PL"/>
        <w:rPr>
          <w:noProof w:val="0"/>
        </w:rPr>
      </w:pPr>
      <w:r w:rsidRPr="00D6468A">
        <w:rPr>
          <w:noProof w:val="0"/>
        </w:rPr>
        <w:tab/>
        <w:t>&lt;element name="</w:t>
      </w:r>
      <w:proofErr w:type="spellStart"/>
      <w:del w:id="10" w:author="Ericsson User 5" w:date="2019-11-08T11:25:00Z">
        <w:r w:rsidRPr="00D6468A" w:rsidDel="00E44A37">
          <w:rPr>
            <w:noProof w:val="0"/>
          </w:rPr>
          <w:delText>M</w:delText>
        </w:r>
      </w:del>
      <w:ins w:id="11" w:author="Ericsson User 5" w:date="2019-11-08T11:25:00Z">
        <w:r w:rsidR="00E44A37">
          <w:rPr>
            <w:noProof w:val="0"/>
          </w:rPr>
          <w:t>m</w:t>
        </w:r>
      </w:ins>
      <w:r w:rsidRPr="00D6468A">
        <w:rPr>
          <w:noProof w:val="0"/>
        </w:rPr>
        <w:t>easDataFile</w:t>
      </w:r>
      <w:proofErr w:type="spellEnd"/>
      <w:r w:rsidRPr="00D6468A">
        <w:rPr>
          <w:noProof w:val="0"/>
        </w:rPr>
        <w:t>"&gt;</w:t>
      </w:r>
    </w:p>
    <w:p w14:paraId="20D0D4BC" w14:textId="77777777" w:rsidR="00B00248" w:rsidRPr="00D6468A" w:rsidRDefault="00B00248" w:rsidP="00B00248">
      <w:pPr>
        <w:pStyle w:val="PL"/>
        <w:rPr>
          <w:noProof w:val="0"/>
        </w:rPr>
      </w:pP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67DEAA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&lt;sequence&gt;</w:t>
      </w:r>
    </w:p>
    <w:p w14:paraId="27A068B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fileHeader</w:t>
      </w:r>
      <w:proofErr w:type="spellEnd"/>
      <w:r w:rsidRPr="00D6468A">
        <w:rPr>
          <w:noProof w:val="0"/>
        </w:rPr>
        <w:t>"&gt;</w:t>
      </w:r>
    </w:p>
    <w:p w14:paraId="4FDD9F4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434312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14D534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fileSender</w:t>
      </w:r>
      <w:proofErr w:type="spellEnd"/>
      <w:r w:rsidRPr="00D6468A">
        <w:rPr>
          <w:noProof w:val="0"/>
        </w:rPr>
        <w:t>"&gt;</w:t>
      </w:r>
    </w:p>
    <w:p w14:paraId="6E8146B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08234C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senderName</w:t>
      </w:r>
      <w:proofErr w:type="spellEnd"/>
      <w:r w:rsidRPr="00D6468A">
        <w:rPr>
          <w:noProof w:val="0"/>
        </w:rPr>
        <w:t>" type="string" use="optional"/&gt;</w:t>
      </w:r>
    </w:p>
    <w:p w14:paraId="4E301BA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senderType</w:t>
      </w:r>
      <w:proofErr w:type="spellEnd"/>
      <w:r w:rsidRPr="00D6468A">
        <w:rPr>
          <w:noProof w:val="0"/>
        </w:rPr>
        <w:t>" type="string" use="optional"/&gt;</w:t>
      </w:r>
    </w:p>
    <w:p w14:paraId="26A1894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1E1CE1D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5115FB4" w14:textId="260D3954"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del w:id="12" w:author="Ericsson User 5" w:date="2019-11-08T11:25:00Z">
        <w:r w:rsidRPr="00D6468A" w:rsidDel="00E44A37">
          <w:rPr>
            <w:noProof w:val="0"/>
          </w:rPr>
          <w:delText>M</w:delText>
        </w:r>
      </w:del>
      <w:ins w:id="13" w:author="Ericsson User 5" w:date="2019-11-08T11:25:00Z">
        <w:r w:rsidR="00E44A37">
          <w:rPr>
            <w:noProof w:val="0"/>
          </w:rPr>
          <w:t>m</w:t>
        </w:r>
      </w:ins>
      <w:r w:rsidRPr="00D6468A">
        <w:rPr>
          <w:noProof w:val="0"/>
        </w:rPr>
        <w:t>easData</w:t>
      </w:r>
      <w:proofErr w:type="spellEnd"/>
      <w:r w:rsidRPr="00D6468A">
        <w:rPr>
          <w:noProof w:val="0"/>
        </w:rPr>
        <w:t>"&gt;</w:t>
      </w:r>
    </w:p>
    <w:p w14:paraId="169171B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4C4D7A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beginTime</w:t>
      </w:r>
      <w:proofErr w:type="spellEnd"/>
      <w:r w:rsidRPr="00D6468A">
        <w:rPr>
          <w:noProof w:val="0"/>
        </w:rPr>
        <w:t>" type="</w:t>
      </w:r>
      <w:proofErr w:type="spellStart"/>
      <w:r w:rsidRPr="00D6468A">
        <w:rPr>
          <w:noProof w:val="0"/>
        </w:rPr>
        <w:t>dateTime</w:t>
      </w:r>
      <w:proofErr w:type="spellEnd"/>
      <w:r w:rsidRPr="00D6468A">
        <w:rPr>
          <w:noProof w:val="0"/>
        </w:rPr>
        <w:t>" use="required"/&gt;</w:t>
      </w:r>
    </w:p>
    <w:p w14:paraId="6E919E1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369FD2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7422325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5EF2E82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fileFormatVersion</w:t>
      </w:r>
      <w:proofErr w:type="spellEnd"/>
      <w:r w:rsidRPr="00D6468A">
        <w:rPr>
          <w:noProof w:val="0"/>
        </w:rPr>
        <w:t>" type="string" use="required"/&gt;</w:t>
      </w:r>
    </w:p>
    <w:p w14:paraId="27C146B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vendorName</w:t>
      </w:r>
      <w:proofErr w:type="spellEnd"/>
      <w:r w:rsidRPr="00D6468A">
        <w:rPr>
          <w:noProof w:val="0"/>
        </w:rPr>
        <w:t>" type="string" use="optional"/&gt;</w:t>
      </w:r>
    </w:p>
    <w:p w14:paraId="3CC36BF8" w14:textId="77777777" w:rsidR="00B00248" w:rsidRPr="00D6468A" w:rsidRDefault="00B00248" w:rsidP="00B00248">
      <w:pPr>
        <w:pStyle w:val="PL"/>
        <w:rPr>
          <w:noProof w:val="0"/>
        </w:rPr>
      </w:pPr>
      <w:r w:rsidRPr="00D6468A">
        <w:rPr>
          <w:noProof w:val="0"/>
        </w:rPr>
        <w:t xml:space="preserve">            </w:t>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dnPrefix</w:t>
      </w:r>
      <w:proofErr w:type="spellEnd"/>
      <w:r w:rsidRPr="00D6468A">
        <w:rPr>
          <w:noProof w:val="0"/>
        </w:rPr>
        <w:t>" type="string" use="optional"/&gt;</w:t>
      </w:r>
    </w:p>
    <w:p w14:paraId="3011E27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92A7D4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2E14B22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measData</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6B04810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6D7B09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3B9EFEE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w:t>
      </w:r>
      <w:del w:id="14" w:author="Ericsson User 5" w:date="2019-11-08T11:27:00Z">
        <w:r w:rsidRPr="00D6468A" w:rsidDel="006B48CB">
          <w:rPr>
            <w:noProof w:val="0"/>
          </w:rPr>
          <w:delText>ured</w:delText>
        </w:r>
      </w:del>
      <w:r w:rsidRPr="00D6468A">
        <w:rPr>
          <w:noProof w:val="0"/>
        </w:rPr>
        <w:t>Entity</w:t>
      </w:r>
      <w:proofErr w:type="spellEnd"/>
      <w:r w:rsidRPr="00D6468A">
        <w:rPr>
          <w:noProof w:val="0"/>
        </w:rPr>
        <w:t>"&gt;</w:t>
      </w:r>
    </w:p>
    <w:p w14:paraId="5DA5C08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AD7E85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userLabel</w:t>
      </w:r>
      <w:proofErr w:type="spellEnd"/>
      <w:r w:rsidRPr="00D6468A">
        <w:rPr>
          <w:noProof w:val="0"/>
        </w:rPr>
        <w:t>" type="string" use="optional"/&gt;</w:t>
      </w:r>
    </w:p>
    <w:p w14:paraId="07FA122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localDn</w:t>
      </w:r>
      <w:proofErr w:type="spellEnd"/>
      <w:r w:rsidRPr="00D6468A">
        <w:rPr>
          <w:noProof w:val="0"/>
        </w:rPr>
        <w:t>" type="string" use="optional"/&gt;</w:t>
      </w:r>
    </w:p>
    <w:p w14:paraId="1F9717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swVersion</w:t>
      </w:r>
      <w:proofErr w:type="spellEnd"/>
      <w:r w:rsidRPr="00D6468A">
        <w:rPr>
          <w:noProof w:val="0"/>
        </w:rPr>
        <w:t>" type="string" use="optional"/&gt;</w:t>
      </w:r>
    </w:p>
    <w:p w14:paraId="027C68B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9CAC52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72F9F5E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measInfo</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7A5BB18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AB75A3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570C004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name="job" minOccurs="0"&gt;</w:t>
      </w:r>
    </w:p>
    <w:p w14:paraId="0272EAD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DA85EE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jobId</w:t>
      </w:r>
      <w:proofErr w:type="spellEnd"/>
      <w:r w:rsidRPr="00D6468A">
        <w:rPr>
          <w:noProof w:val="0"/>
        </w:rPr>
        <w:t>" type="string" use="required"/&gt;</w:t>
      </w:r>
    </w:p>
    <w:p w14:paraId="0F4C7B4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421998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180C72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granPeriod</w:t>
      </w:r>
      <w:proofErr w:type="spellEnd"/>
      <w:r w:rsidRPr="00D6468A">
        <w:rPr>
          <w:noProof w:val="0"/>
        </w:rPr>
        <w:t>"&gt;</w:t>
      </w:r>
    </w:p>
    <w:p w14:paraId="308D3AB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511ACB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p>
    <w:p w14:paraId="021C7B9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endTime</w:t>
      </w:r>
      <w:proofErr w:type="spellEnd"/>
      <w:r w:rsidRPr="00D6468A">
        <w:rPr>
          <w:noProof w:val="0"/>
        </w:rPr>
        <w:t>" type="</w:t>
      </w:r>
      <w:proofErr w:type="spellStart"/>
      <w:r w:rsidRPr="00D6468A">
        <w:rPr>
          <w:noProof w:val="0"/>
        </w:rPr>
        <w:t>dateTime</w:t>
      </w:r>
      <w:proofErr w:type="spellEnd"/>
      <w:r w:rsidRPr="00D6468A">
        <w:rPr>
          <w:noProof w:val="0"/>
        </w:rPr>
        <w:t>" use="required"/&gt;</w:t>
      </w:r>
    </w:p>
    <w:p w14:paraId="19BF35A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577994D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6E50F3A5" w14:textId="77777777" w:rsidR="00B00248" w:rsidRPr="00D6468A" w:rsidRDefault="00B00248" w:rsidP="00B00248">
      <w:pPr>
        <w:pStyle w:val="PL"/>
        <w:rPr>
          <w:noProof w:val="0"/>
        </w:rPr>
      </w:pPr>
      <w:r w:rsidRPr="00D6468A">
        <w:rPr>
          <w:noProof w:val="0"/>
        </w:rPr>
        <w:lastRenderedPageBreak/>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repPeriod</w:t>
      </w:r>
      <w:proofErr w:type="spellEnd"/>
      <w:r w:rsidRPr="00D6468A">
        <w:rPr>
          <w:noProof w:val="0"/>
        </w:rPr>
        <w:t>" minOccurs="0"&gt;</w:t>
      </w:r>
    </w:p>
    <w:p w14:paraId="329FE97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BCC630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name="duration" type="duration" use="required"/&gt;</w:t>
      </w:r>
    </w:p>
    <w:p w14:paraId="2B00EE5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5DC4932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94D988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10E0713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measTypes</w:t>
      </w:r>
      <w:proofErr w:type="spellEnd"/>
      <w:r w:rsidRPr="00D6468A">
        <w:rPr>
          <w:noProof w:val="0"/>
        </w:rPr>
        <w:t>"&gt;</w:t>
      </w:r>
    </w:p>
    <w:p w14:paraId="0D6346F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34A5FC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 xml:space="preserve">&lt;list </w:t>
      </w:r>
      <w:proofErr w:type="spellStart"/>
      <w:r w:rsidRPr="00D6468A">
        <w:rPr>
          <w:noProof w:val="0"/>
        </w:rPr>
        <w:t>itemType</w:t>
      </w:r>
      <w:proofErr w:type="spellEnd"/>
      <w:r w:rsidRPr="00D6468A">
        <w:rPr>
          <w:noProof w:val="0"/>
        </w:rPr>
        <w:t>="Name"/&gt;</w:t>
      </w:r>
    </w:p>
    <w:p w14:paraId="5EE3B98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61505B4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62CBD08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measType</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400C657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69CB7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3534E75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base="Name"&gt;</w:t>
      </w:r>
    </w:p>
    <w:p w14:paraId="499B2D20"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w:t>
      </w:r>
      <w:proofErr w:type="spellStart"/>
      <w:r w:rsidRPr="00D6468A">
        <w:rPr>
          <w:noProof w:val="0"/>
        </w:rPr>
        <w:t>positiveInteger</w:t>
      </w:r>
      <w:proofErr w:type="spellEnd"/>
      <w:r w:rsidRPr="00D6468A">
        <w:rPr>
          <w:noProof w:val="0"/>
        </w:rPr>
        <w:t>" use="required"/&gt;</w:t>
      </w:r>
    </w:p>
    <w:p w14:paraId="611EF38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p>
    <w:p w14:paraId="7B713FC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42A8CF4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1246E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4DABFAD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59C32EB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measValue</w:t>
      </w:r>
      <w:proofErr w:type="spellEnd"/>
      <w:r w:rsidRPr="00D6468A">
        <w:rPr>
          <w:noProof w:val="0"/>
        </w:rPr>
        <w:t xml:space="preserve">" minOccurs="0" </w:t>
      </w:r>
      <w:proofErr w:type="spellStart"/>
      <w:r w:rsidRPr="00D6468A">
        <w:rPr>
          <w:noProof w:val="0"/>
        </w:rPr>
        <w:t>maxOccurs</w:t>
      </w:r>
      <w:proofErr w:type="spellEnd"/>
      <w:r w:rsidRPr="00D6468A">
        <w:rPr>
          <w:noProof w:val="0"/>
        </w:rPr>
        <w:t>="unbounded"&gt;</w:t>
      </w:r>
    </w:p>
    <w:p w14:paraId="2FE44B8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6431FEC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D0769A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506E5F86"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measResults</w:t>
      </w:r>
      <w:proofErr w:type="spellEnd"/>
      <w:r w:rsidRPr="00D6468A">
        <w:rPr>
          <w:noProof w:val="0"/>
        </w:rPr>
        <w:t>"&gt;</w:t>
      </w:r>
    </w:p>
    <w:p w14:paraId="355388B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60B1E4E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 xml:space="preserve">&lt;list </w:t>
      </w:r>
      <w:proofErr w:type="spellStart"/>
      <w:r w:rsidRPr="00D6468A">
        <w:rPr>
          <w:noProof w:val="0"/>
        </w:rPr>
        <w:t>itemType</w:t>
      </w:r>
      <w:proofErr w:type="spellEnd"/>
      <w:r w:rsidRPr="00D6468A">
        <w:rPr>
          <w:noProof w:val="0"/>
        </w:rPr>
        <w:t>="</w:t>
      </w:r>
      <w:proofErr w:type="spellStart"/>
      <w:proofErr w:type="gramStart"/>
      <w:r w:rsidRPr="00D6468A">
        <w:rPr>
          <w:noProof w:val="0"/>
        </w:rPr>
        <w:t>md:measResultType</w:t>
      </w:r>
      <w:proofErr w:type="spellEnd"/>
      <w:proofErr w:type="gramEnd"/>
      <w:r w:rsidRPr="00D6468A">
        <w:rPr>
          <w:noProof w:val="0"/>
        </w:rPr>
        <w:t>"/&gt;</w:t>
      </w:r>
    </w:p>
    <w:p w14:paraId="23A719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5C867A0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2E054BA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 xml:space="preserve">&lt;element name="r" minOccurs="0" </w:t>
      </w:r>
      <w:proofErr w:type="spellStart"/>
      <w:r w:rsidRPr="00D6468A">
        <w:rPr>
          <w:noProof w:val="0"/>
        </w:rPr>
        <w:t>maxOccurs</w:t>
      </w:r>
      <w:proofErr w:type="spellEnd"/>
      <w:r w:rsidRPr="00D6468A">
        <w:rPr>
          <w:noProof w:val="0"/>
        </w:rPr>
        <w:t>="unbounded"&gt;</w:t>
      </w:r>
    </w:p>
    <w:p w14:paraId="1C34BE2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E6EDE1E"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6E4BEE7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 base="</w:t>
      </w:r>
      <w:proofErr w:type="spellStart"/>
      <w:proofErr w:type="gramStart"/>
      <w:r w:rsidRPr="00D6468A">
        <w:rPr>
          <w:noProof w:val="0"/>
        </w:rPr>
        <w:t>md:measResultType</w:t>
      </w:r>
      <w:proofErr w:type="spellEnd"/>
      <w:proofErr w:type="gramEnd"/>
      <w:r w:rsidRPr="00D6468A">
        <w:rPr>
          <w:noProof w:val="0"/>
        </w:rPr>
        <w:t>"&gt;</w:t>
      </w:r>
    </w:p>
    <w:p w14:paraId="7208A66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name="p" type="</w:t>
      </w:r>
      <w:proofErr w:type="spellStart"/>
      <w:r w:rsidRPr="00D6468A">
        <w:rPr>
          <w:noProof w:val="0"/>
        </w:rPr>
        <w:t>positiveInteger</w:t>
      </w:r>
      <w:proofErr w:type="spellEnd"/>
      <w:r w:rsidRPr="00D6468A">
        <w:rPr>
          <w:noProof w:val="0"/>
        </w:rPr>
        <w:t>" use="required"/&gt;</w:t>
      </w:r>
    </w:p>
    <w:p w14:paraId="50E4561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&lt;/extension&gt;</w:t>
      </w:r>
    </w:p>
    <w:p w14:paraId="62C6C13C"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simpleContent</w:t>
      </w:r>
      <w:proofErr w:type="spellEnd"/>
      <w:r w:rsidRPr="00D6468A">
        <w:rPr>
          <w:noProof w:val="0"/>
        </w:rPr>
        <w:t>&gt;</w:t>
      </w:r>
    </w:p>
    <w:p w14:paraId="7DF00CA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D23995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59BFBED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&lt;/choice&gt;</w:t>
      </w:r>
    </w:p>
    <w:p w14:paraId="2C08CBD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name="suspect" type="</w:t>
      </w:r>
      <w:proofErr w:type="spellStart"/>
      <w:r w:rsidRPr="00D6468A">
        <w:rPr>
          <w:noProof w:val="0"/>
        </w:rPr>
        <w:t>boolean</w:t>
      </w:r>
      <w:proofErr w:type="spellEnd"/>
      <w:r w:rsidRPr="00D6468A">
        <w:rPr>
          <w:noProof w:val="0"/>
        </w:rPr>
        <w:t>" minOccurs="0"/&gt;</w:t>
      </w:r>
    </w:p>
    <w:p w14:paraId="687FF3F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0FBFC2F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measObjLdn</w:t>
      </w:r>
      <w:proofErr w:type="spellEnd"/>
      <w:r w:rsidRPr="00D6468A">
        <w:rPr>
          <w:noProof w:val="0"/>
        </w:rPr>
        <w:t>" type="string" use="required"/&gt;</w:t>
      </w:r>
    </w:p>
    <w:p w14:paraId="4AA7755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154C7A5F"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31FF4F1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2A8A61F4"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measInfoId</w:t>
      </w:r>
      <w:proofErr w:type="spellEnd"/>
      <w:r w:rsidRPr="00D6468A">
        <w:rPr>
          <w:noProof w:val="0"/>
        </w:rPr>
        <w:t>" type="string" use="optional"/&gt;</w:t>
      </w:r>
    </w:p>
    <w:p w14:paraId="19DC886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C69010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235932D3"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2FFF94D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7AFE64F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0C74DFB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 name="</w:t>
      </w:r>
      <w:proofErr w:type="spellStart"/>
      <w:r w:rsidRPr="00D6468A">
        <w:rPr>
          <w:noProof w:val="0"/>
        </w:rPr>
        <w:t>fileFooter</w:t>
      </w:r>
      <w:proofErr w:type="spellEnd"/>
      <w:r w:rsidRPr="00D6468A">
        <w:rPr>
          <w:noProof w:val="0"/>
        </w:rPr>
        <w:t>"&gt;</w:t>
      </w:r>
    </w:p>
    <w:p w14:paraId="7AB6D33B"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52D26C47"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6D90C4B8" w14:textId="645D1F0F"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 name="</w:t>
      </w:r>
      <w:proofErr w:type="spellStart"/>
      <w:del w:id="15" w:author="Ericsson User 5" w:date="2019-11-08T11:25:00Z">
        <w:r w:rsidRPr="00D6468A" w:rsidDel="00E44A37">
          <w:rPr>
            <w:noProof w:val="0"/>
          </w:rPr>
          <w:delText>M</w:delText>
        </w:r>
      </w:del>
      <w:ins w:id="16" w:author="Ericsson User 5" w:date="2019-11-08T11:25:00Z">
        <w:r w:rsidR="00E44A37">
          <w:rPr>
            <w:noProof w:val="0"/>
          </w:rPr>
          <w:t>m</w:t>
        </w:r>
      </w:ins>
      <w:r w:rsidRPr="00D6468A">
        <w:rPr>
          <w:noProof w:val="0"/>
        </w:rPr>
        <w:t>easData</w:t>
      </w:r>
      <w:proofErr w:type="spellEnd"/>
      <w:r w:rsidRPr="00D6468A">
        <w:rPr>
          <w:noProof w:val="0"/>
        </w:rPr>
        <w:t>"&gt;</w:t>
      </w:r>
    </w:p>
    <w:p w14:paraId="65D7BA6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20161F0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&lt;attribute name="</w:t>
      </w:r>
      <w:proofErr w:type="spellStart"/>
      <w:r w:rsidRPr="00D6468A">
        <w:rPr>
          <w:noProof w:val="0"/>
        </w:rPr>
        <w:t>endTime</w:t>
      </w:r>
      <w:proofErr w:type="spellEnd"/>
      <w:r w:rsidRPr="00D6468A">
        <w:rPr>
          <w:noProof w:val="0"/>
        </w:rPr>
        <w:t>" type="</w:t>
      </w:r>
      <w:proofErr w:type="spellStart"/>
      <w:r w:rsidRPr="00D6468A">
        <w:rPr>
          <w:noProof w:val="0"/>
        </w:rPr>
        <w:t>dateTime</w:t>
      </w:r>
      <w:proofErr w:type="spellEnd"/>
      <w:r w:rsidRPr="00D6468A">
        <w:rPr>
          <w:noProof w:val="0"/>
        </w:rPr>
        <w:t>" use="required"/&gt;</w:t>
      </w:r>
    </w:p>
    <w:p w14:paraId="0BB18985"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4F5605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&lt;/element&gt;</w:t>
      </w:r>
    </w:p>
    <w:p w14:paraId="447E168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r>
      <w:r w:rsidRPr="00D6468A">
        <w:rPr>
          <w:noProof w:val="0"/>
        </w:rPr>
        <w:tab/>
        <w:t>&lt;/sequence&gt;</w:t>
      </w:r>
    </w:p>
    <w:p w14:paraId="34338EAA"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38F4E421"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&lt;/element&gt;</w:t>
      </w:r>
    </w:p>
    <w:p w14:paraId="25E08DB2"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&lt;/sequence&gt;</w:t>
      </w:r>
    </w:p>
    <w:p w14:paraId="32A8B8FC" w14:textId="77777777" w:rsidR="00B00248" w:rsidRPr="00D6468A" w:rsidRDefault="00B00248" w:rsidP="00B00248">
      <w:pPr>
        <w:pStyle w:val="PL"/>
        <w:rPr>
          <w:noProof w:val="0"/>
        </w:rPr>
      </w:pPr>
      <w:r w:rsidRPr="00D6468A">
        <w:rPr>
          <w:noProof w:val="0"/>
        </w:rPr>
        <w:tab/>
      </w:r>
      <w:r w:rsidRPr="00D6468A">
        <w:rPr>
          <w:noProof w:val="0"/>
        </w:rPr>
        <w:tab/>
        <w:t>&lt;/</w:t>
      </w:r>
      <w:proofErr w:type="spellStart"/>
      <w:r w:rsidRPr="00D6468A">
        <w:rPr>
          <w:noProof w:val="0"/>
        </w:rPr>
        <w:t>complexType</w:t>
      </w:r>
      <w:proofErr w:type="spellEnd"/>
      <w:r w:rsidRPr="00D6468A">
        <w:rPr>
          <w:noProof w:val="0"/>
        </w:rPr>
        <w:t>&gt;</w:t>
      </w:r>
    </w:p>
    <w:p w14:paraId="0DCD74CA" w14:textId="77777777" w:rsidR="00B00248" w:rsidRPr="00D6468A" w:rsidRDefault="00B00248" w:rsidP="00B00248">
      <w:pPr>
        <w:pStyle w:val="PL"/>
        <w:rPr>
          <w:noProof w:val="0"/>
        </w:rPr>
      </w:pPr>
      <w:r w:rsidRPr="00D6468A">
        <w:rPr>
          <w:noProof w:val="0"/>
        </w:rPr>
        <w:tab/>
        <w:t>&lt;/element&gt;</w:t>
      </w:r>
    </w:p>
    <w:p w14:paraId="1E0629AC" w14:textId="77777777" w:rsidR="00B00248" w:rsidRPr="00D6468A" w:rsidRDefault="00B00248" w:rsidP="00B00248">
      <w:pPr>
        <w:pStyle w:val="PL"/>
        <w:rPr>
          <w:noProof w:val="0"/>
        </w:rPr>
      </w:pPr>
      <w:r w:rsidRPr="00D6468A">
        <w:rPr>
          <w:noProof w:val="0"/>
        </w:rPr>
        <w:tab/>
        <w:t>&lt;</w:t>
      </w:r>
      <w:proofErr w:type="spellStart"/>
      <w:r w:rsidRPr="00D6468A">
        <w:rPr>
          <w:noProof w:val="0"/>
        </w:rPr>
        <w:t>simpleType</w:t>
      </w:r>
      <w:proofErr w:type="spellEnd"/>
      <w:r w:rsidRPr="00D6468A">
        <w:rPr>
          <w:noProof w:val="0"/>
        </w:rPr>
        <w:t xml:space="preserve"> name="</w:t>
      </w:r>
      <w:proofErr w:type="spellStart"/>
      <w:r w:rsidRPr="00D6468A">
        <w:rPr>
          <w:noProof w:val="0"/>
        </w:rPr>
        <w:t>measResultType</w:t>
      </w:r>
      <w:proofErr w:type="spellEnd"/>
      <w:r w:rsidRPr="00D6468A">
        <w:rPr>
          <w:noProof w:val="0"/>
        </w:rPr>
        <w:t>"&gt;</w:t>
      </w:r>
    </w:p>
    <w:p w14:paraId="6D797F7A" w14:textId="77777777" w:rsidR="00B00248" w:rsidRPr="00D6468A" w:rsidRDefault="00B00248" w:rsidP="00B00248">
      <w:pPr>
        <w:pStyle w:val="PL"/>
        <w:rPr>
          <w:noProof w:val="0"/>
        </w:rPr>
      </w:pPr>
      <w:r w:rsidRPr="00D6468A">
        <w:rPr>
          <w:noProof w:val="0"/>
        </w:rPr>
        <w:tab/>
      </w:r>
      <w:r w:rsidRPr="00D6468A">
        <w:rPr>
          <w:noProof w:val="0"/>
        </w:rPr>
        <w:tab/>
        <w:t xml:space="preserve">&lt;union </w:t>
      </w:r>
      <w:proofErr w:type="spellStart"/>
      <w:r w:rsidRPr="00D6468A">
        <w:rPr>
          <w:noProof w:val="0"/>
        </w:rPr>
        <w:t>memberTypes</w:t>
      </w:r>
      <w:proofErr w:type="spellEnd"/>
      <w:r w:rsidRPr="00D6468A">
        <w:rPr>
          <w:noProof w:val="0"/>
        </w:rPr>
        <w:t>="integer float string"&gt;</w:t>
      </w:r>
    </w:p>
    <w:p w14:paraId="691C5CE9"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00253E93" w14:textId="77777777" w:rsidR="00B00248" w:rsidRPr="00D6468A" w:rsidRDefault="00B00248" w:rsidP="00B00248">
      <w:pPr>
        <w:pStyle w:val="PL"/>
        <w:rPr>
          <w:noProof w:val="0"/>
        </w:rPr>
      </w:pPr>
      <w:r w:rsidRPr="00D6468A">
        <w:rPr>
          <w:noProof w:val="0"/>
        </w:rPr>
        <w:lastRenderedPageBreak/>
        <w:tab/>
      </w:r>
      <w:r w:rsidRPr="00D6468A">
        <w:rPr>
          <w:noProof w:val="0"/>
        </w:rPr>
        <w:tab/>
      </w:r>
      <w:r w:rsidRPr="00D6468A">
        <w:rPr>
          <w:noProof w:val="0"/>
        </w:rPr>
        <w:tab/>
      </w:r>
      <w:r w:rsidRPr="00D6468A">
        <w:rPr>
          <w:noProof w:val="0"/>
        </w:rPr>
        <w:tab/>
        <w:t>&lt;restriction base="string"&gt;</w:t>
      </w:r>
    </w:p>
    <w:p w14:paraId="2FDE3E6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r>
      <w:r w:rsidRPr="00D6468A">
        <w:rPr>
          <w:noProof w:val="0"/>
        </w:rPr>
        <w:tab/>
        <w:t>&lt;enumeration value="NULL"/&gt;</w:t>
      </w:r>
    </w:p>
    <w:p w14:paraId="7C0CEDAD"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r>
      <w:r w:rsidRPr="00D6468A">
        <w:rPr>
          <w:noProof w:val="0"/>
        </w:rPr>
        <w:tab/>
        <w:t>&lt;/restriction&gt;</w:t>
      </w:r>
    </w:p>
    <w:p w14:paraId="17070288" w14:textId="77777777" w:rsidR="00B00248" w:rsidRPr="00D6468A" w:rsidRDefault="00B00248" w:rsidP="00B00248">
      <w:pPr>
        <w:pStyle w:val="PL"/>
        <w:rPr>
          <w:noProof w:val="0"/>
        </w:rPr>
      </w:pPr>
      <w:r w:rsidRPr="00D6468A">
        <w:rPr>
          <w:noProof w:val="0"/>
        </w:rPr>
        <w:tab/>
      </w:r>
      <w:r w:rsidRPr="00D6468A">
        <w:rPr>
          <w:noProof w:val="0"/>
        </w:rPr>
        <w:tab/>
      </w:r>
      <w:r w:rsidRPr="00D6468A">
        <w:rPr>
          <w:noProof w:val="0"/>
        </w:rPr>
        <w:tab/>
        <w:t>&lt;/</w:t>
      </w:r>
      <w:proofErr w:type="spellStart"/>
      <w:r w:rsidRPr="00D6468A">
        <w:rPr>
          <w:noProof w:val="0"/>
        </w:rPr>
        <w:t>simpleType</w:t>
      </w:r>
      <w:proofErr w:type="spellEnd"/>
      <w:r w:rsidRPr="00D6468A">
        <w:rPr>
          <w:noProof w:val="0"/>
        </w:rPr>
        <w:t>&gt;</w:t>
      </w:r>
    </w:p>
    <w:p w14:paraId="02F8D87A" w14:textId="77777777" w:rsidR="00B00248" w:rsidRPr="00D6468A" w:rsidRDefault="00B00248" w:rsidP="00B00248">
      <w:pPr>
        <w:pStyle w:val="PL"/>
        <w:rPr>
          <w:noProof w:val="0"/>
        </w:rPr>
      </w:pPr>
      <w:r w:rsidRPr="00D6468A">
        <w:rPr>
          <w:noProof w:val="0"/>
        </w:rPr>
        <w:tab/>
      </w:r>
      <w:r w:rsidRPr="00D6468A">
        <w:rPr>
          <w:noProof w:val="0"/>
        </w:rPr>
        <w:tab/>
        <w:t>&lt;/union&gt;</w:t>
      </w:r>
    </w:p>
    <w:p w14:paraId="1F957539" w14:textId="77777777" w:rsidR="00B00248" w:rsidRPr="00D6468A" w:rsidRDefault="00B00248" w:rsidP="00B00248">
      <w:pPr>
        <w:pStyle w:val="PL"/>
        <w:rPr>
          <w:noProof w:val="0"/>
        </w:rPr>
      </w:pPr>
      <w:r w:rsidRPr="00D6468A">
        <w:rPr>
          <w:noProof w:val="0"/>
        </w:rPr>
        <w:tab/>
        <w:t>&lt;/</w:t>
      </w:r>
      <w:proofErr w:type="spellStart"/>
      <w:r w:rsidRPr="00D6468A">
        <w:rPr>
          <w:noProof w:val="0"/>
        </w:rPr>
        <w:t>simpleType</w:t>
      </w:r>
      <w:proofErr w:type="spellEnd"/>
      <w:r w:rsidRPr="00D6468A">
        <w:rPr>
          <w:noProof w:val="0"/>
        </w:rPr>
        <w:t>&gt;</w:t>
      </w:r>
    </w:p>
    <w:p w14:paraId="43BEC854" w14:textId="77777777" w:rsidR="00B00248" w:rsidRPr="00D6468A" w:rsidRDefault="00B00248" w:rsidP="00B00248">
      <w:pPr>
        <w:pStyle w:val="PL"/>
        <w:rPr>
          <w:noProof w:val="0"/>
        </w:rPr>
      </w:pPr>
      <w:r w:rsidRPr="00D6468A">
        <w:rPr>
          <w:noProof w:val="0"/>
        </w:rPr>
        <w:t>&lt;/schema&gt;</w:t>
      </w:r>
    </w:p>
    <w:p w14:paraId="2A32FDBF" w14:textId="150463DE" w:rsidR="004E45AB" w:rsidRPr="000E2A8D" w:rsidRDefault="004E45AB" w:rsidP="000E2A8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61F18" w:rsidRPr="00442B28" w14:paraId="32820F18" w14:textId="4737F11B" w:rsidTr="00D016FC">
        <w:tc>
          <w:tcPr>
            <w:tcW w:w="9521" w:type="dxa"/>
            <w:shd w:val="clear" w:color="auto" w:fill="FFFFCC"/>
            <w:vAlign w:val="center"/>
          </w:tcPr>
          <w:p w14:paraId="22019A1D" w14:textId="18887D34" w:rsidR="00361F18" w:rsidRPr="00442B28" w:rsidRDefault="00361F18" w:rsidP="00D016FC">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36FD32C9" w14:textId="4EA49D12" w:rsidR="00FE645D" w:rsidRDefault="00FE645D" w:rsidP="00EC4F1B">
      <w:pPr>
        <w:rPr>
          <w:noProof/>
        </w:rPr>
      </w:pPr>
    </w:p>
    <w:p w14:paraId="27EB24D6" w14:textId="77777777" w:rsidR="00A93A82" w:rsidRPr="00D6468A" w:rsidRDefault="00A93A82" w:rsidP="00A93A82">
      <w:pPr>
        <w:pStyle w:val="Heading6"/>
      </w:pPr>
      <w:bookmarkStart w:id="17" w:name="_Toc20494604"/>
      <w:r>
        <w:t>11.3</w:t>
      </w:r>
      <w:r w:rsidRPr="00D6468A">
        <w:t>.2.1.4.3.2</w:t>
      </w:r>
      <w:r w:rsidRPr="00D6468A">
        <w:tab/>
        <w:t>Performance data file XML header</w:t>
      </w:r>
      <w:bookmarkEnd w:id="17"/>
    </w:p>
    <w:p w14:paraId="02F0E895" w14:textId="77777777" w:rsidR="00A93A82" w:rsidRPr="00D6468A" w:rsidRDefault="00A93A82" w:rsidP="00A93A82">
      <w:r w:rsidRPr="00D6468A">
        <w:t>The following header shall be used in actual XML measurement result files:</w:t>
      </w:r>
    </w:p>
    <w:p w14:paraId="6F175080" w14:textId="439CFC4E" w:rsidR="00A93A82" w:rsidRPr="00D6468A" w:rsidRDefault="00A93A82" w:rsidP="00A93A82">
      <w:pPr>
        <w:pStyle w:val="PL"/>
        <w:rPr>
          <w:noProof w:val="0"/>
        </w:rPr>
      </w:pPr>
      <w:r w:rsidRPr="00D6468A">
        <w:rPr>
          <w:noProof w:val="0"/>
        </w:rPr>
        <w:t>&lt;?xml version="1.0" encoding="UTF-8"?&gt;</w:t>
      </w:r>
      <w:r w:rsidRPr="00D6468A">
        <w:rPr>
          <w:noProof w:val="0"/>
        </w:rPr>
        <w:br/>
        <w:t>&lt;?xml-stylesheet type="text/</w:t>
      </w:r>
      <w:proofErr w:type="spellStart"/>
      <w:r w:rsidRPr="00D6468A">
        <w:rPr>
          <w:noProof w:val="0"/>
        </w:rPr>
        <w:t>xsl</w:t>
      </w:r>
      <w:proofErr w:type="spellEnd"/>
      <w:r w:rsidRPr="00D6468A">
        <w:rPr>
          <w:noProof w:val="0"/>
        </w:rPr>
        <w:t xml:space="preserve">" </w:t>
      </w:r>
      <w:proofErr w:type="spellStart"/>
      <w:r w:rsidRPr="00D6468A">
        <w:rPr>
          <w:noProof w:val="0"/>
        </w:rPr>
        <w:t>href</w:t>
      </w:r>
      <w:proofErr w:type="spellEnd"/>
      <w:r w:rsidRPr="00D6468A">
        <w:rPr>
          <w:noProof w:val="0"/>
        </w:rPr>
        <w:t>="</w:t>
      </w:r>
      <w:ins w:id="18" w:author="Ericsson User 5" w:date="2019-11-08T11:22:00Z">
        <w:r>
          <w:rPr>
            <w:noProof w:val="0"/>
          </w:rPr>
          <w:t>m</w:t>
        </w:r>
      </w:ins>
      <w:del w:id="19" w:author="Ericsson User 5" w:date="2019-11-08T11:22:00Z">
        <w:r w:rsidRPr="00D6468A" w:rsidDel="00A93A82">
          <w:rPr>
            <w:noProof w:val="0"/>
          </w:rPr>
          <w:delText>M</w:delText>
        </w:r>
      </w:del>
      <w:r w:rsidRPr="00D6468A">
        <w:rPr>
          <w:noProof w:val="0"/>
        </w:rPr>
        <w:t>easData.xsl"?&gt;</w:t>
      </w:r>
      <w:r w:rsidRPr="00D6468A">
        <w:rPr>
          <w:noProof w:val="0"/>
        </w:rPr>
        <w:br/>
        <w:t>&lt;</w:t>
      </w:r>
      <w:proofErr w:type="spellStart"/>
      <w:r w:rsidRPr="00D6468A">
        <w:rPr>
          <w:noProof w:val="0"/>
        </w:rPr>
        <w:t>measDataFile</w:t>
      </w:r>
      <w:proofErr w:type="spellEnd"/>
      <w:r w:rsidRPr="00D6468A">
        <w:rPr>
          <w:noProof w:val="0"/>
        </w:rPr>
        <w:br/>
        <w:t xml:space="preserve">  </w:t>
      </w:r>
      <w:proofErr w:type="spellStart"/>
      <w:r w:rsidRPr="00D6468A">
        <w:rPr>
          <w:noProof w:val="0"/>
        </w:rPr>
        <w:t>xmlns</w:t>
      </w:r>
      <w:proofErr w:type="spellEnd"/>
      <w:r w:rsidRPr="00D6468A">
        <w:rPr>
          <w:noProof w:val="0"/>
        </w:rPr>
        <w:t>=</w:t>
      </w:r>
      <w:r w:rsidRPr="00D6468A">
        <w:rPr>
          <w:noProof w:val="0"/>
        </w:rPr>
        <w:br/>
      </w:r>
      <w:r w:rsidRPr="00D6468A">
        <w:rPr>
          <w:rFonts w:cs="Courier New"/>
          <w:noProof w:val="0"/>
        </w:rPr>
        <w:t>"</w:t>
      </w:r>
      <w:r w:rsidRPr="00D6468A">
        <w:rPr>
          <w:rFonts w:eastAsia="MS Mincho"/>
          <w:noProof w:val="0"/>
        </w:rPr>
        <w:t>http://www.3gpp.org/ftp/specs/archive/28_series/28.550#measData</w:t>
      </w:r>
      <w:r w:rsidRPr="00D6468A">
        <w:rPr>
          <w:rFonts w:cs="Courier New"/>
          <w:noProof w:val="0"/>
        </w:rPr>
        <w:t>"</w:t>
      </w:r>
      <w:r w:rsidRPr="00D6468A">
        <w:rPr>
          <w:rFonts w:cs="Courier New"/>
          <w:noProof w:val="0"/>
        </w:rPr>
        <w:br/>
      </w:r>
      <w:r w:rsidRPr="00D6468A">
        <w:rPr>
          <w:noProof w:val="0"/>
        </w:rPr>
        <w:t>&gt;</w:t>
      </w:r>
    </w:p>
    <w:p w14:paraId="1C2A9036" w14:textId="77777777" w:rsidR="00A93A82" w:rsidRDefault="00A93A82" w:rsidP="00EC4F1B">
      <w:pPr>
        <w:rPr>
          <w:noProof/>
        </w:rPr>
      </w:pPr>
    </w:p>
    <w:p w14:paraId="4E230584" w14:textId="77777777" w:rsidR="00FD26FF" w:rsidRDefault="00FD26FF" w:rsidP="00EC4F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2864" w:rsidRPr="00442B28" w14:paraId="7854EE9B" w14:textId="77777777" w:rsidTr="00440751">
        <w:tc>
          <w:tcPr>
            <w:tcW w:w="9639" w:type="dxa"/>
            <w:shd w:val="clear" w:color="auto" w:fill="FFFFCC"/>
            <w:vAlign w:val="center"/>
          </w:tcPr>
          <w:p w14:paraId="28484A3E" w14:textId="77777777" w:rsidR="00FA2864" w:rsidRPr="00442B28" w:rsidRDefault="00FA2864" w:rsidP="00440751">
            <w:pPr>
              <w:jc w:val="center"/>
              <w:rPr>
                <w:rFonts w:ascii="Arial" w:hAnsi="Arial" w:cs="Arial"/>
                <w:b/>
                <w:bCs/>
                <w:sz w:val="28"/>
                <w:szCs w:val="28"/>
                <w:lang w:val="en-US"/>
              </w:rPr>
            </w:pPr>
            <w:r>
              <w:rPr>
                <w:rFonts w:ascii="Arial" w:hAnsi="Arial" w:cs="Arial"/>
                <w:b/>
                <w:bCs/>
                <w:sz w:val="28"/>
                <w:szCs w:val="28"/>
                <w:lang w:val="en-US"/>
              </w:rPr>
              <w:t>End</w:t>
            </w:r>
          </w:p>
        </w:tc>
      </w:tr>
    </w:tbl>
    <w:p w14:paraId="6D52B873" w14:textId="77777777" w:rsidR="00FA2864" w:rsidRDefault="00FA2864" w:rsidP="00A40C65">
      <w:pPr>
        <w:rPr>
          <w:noProof/>
        </w:rPr>
      </w:pPr>
    </w:p>
    <w:p w14:paraId="197B15A1" w14:textId="77777777" w:rsidR="00FA2864" w:rsidRDefault="00FA2864" w:rsidP="00A40C65">
      <w:pPr>
        <w:rPr>
          <w:noProof/>
        </w:rPr>
      </w:pPr>
    </w:p>
    <w:sectPr w:rsidR="00FA28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AB817" w14:textId="77777777" w:rsidR="00606587" w:rsidRDefault="00606587">
      <w:r>
        <w:separator/>
      </w:r>
    </w:p>
  </w:endnote>
  <w:endnote w:type="continuationSeparator" w:id="0">
    <w:p w14:paraId="0BC1C43A" w14:textId="77777777" w:rsidR="00606587" w:rsidRDefault="00606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0AFE00" w14:textId="77777777" w:rsidR="00606587" w:rsidRDefault="00606587">
      <w:r>
        <w:separator/>
      </w:r>
    </w:p>
  </w:footnote>
  <w:footnote w:type="continuationSeparator" w:id="0">
    <w:p w14:paraId="65631F32" w14:textId="77777777" w:rsidR="00606587" w:rsidRDefault="00606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FD5F0" w14:textId="77777777" w:rsidR="00A860A9" w:rsidRDefault="00A8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299A4" w14:textId="77777777" w:rsidR="00A860A9" w:rsidRDefault="00A860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144C4" w14:textId="77777777" w:rsidR="00A860A9" w:rsidRDefault="00A860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186D" w14:textId="77777777" w:rsidR="00A860A9" w:rsidRDefault="00A86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9171E3"/>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7C4AB0"/>
    <w:multiLevelType w:val="hybridMultilevel"/>
    <w:tmpl w:val="EB14F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857651"/>
    <w:multiLevelType w:val="hybridMultilevel"/>
    <w:tmpl w:val="8F789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DED6D40"/>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6963BA6"/>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4F45DB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105FDF"/>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2B0637A8"/>
    <w:multiLevelType w:val="hybridMultilevel"/>
    <w:tmpl w:val="E3EC5E0E"/>
    <w:lvl w:ilvl="0" w:tplc="530EC7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2EBB0757"/>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3BF0355B"/>
    <w:multiLevelType w:val="multilevel"/>
    <w:tmpl w:val="6C8EF55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1603E58"/>
    <w:multiLevelType w:val="hybridMultilevel"/>
    <w:tmpl w:val="82068812"/>
    <w:lvl w:ilvl="0" w:tplc="C95AFB84">
      <w:start w:val="1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5701C0C"/>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47C045A6"/>
    <w:multiLevelType w:val="hybridMultilevel"/>
    <w:tmpl w:val="66B21D86"/>
    <w:lvl w:ilvl="0" w:tplc="13A050B4">
      <w:numFmt w:val="bullet"/>
      <w:lvlText w:val="-"/>
      <w:lvlJc w:val="left"/>
      <w:pPr>
        <w:ind w:left="408" w:hanging="360"/>
      </w:pPr>
      <w:rPr>
        <w:rFonts w:ascii="Arial" w:eastAsia="SimSun" w:hAnsi="Arial"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7" w15:restartNumberingAfterBreak="0">
    <w:nsid w:val="4833086D"/>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4B507B0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A171A5"/>
    <w:multiLevelType w:val="hybridMultilevel"/>
    <w:tmpl w:val="C562BFD2"/>
    <w:lvl w:ilvl="0" w:tplc="812034F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4E152ED6"/>
    <w:multiLevelType w:val="hybridMultilevel"/>
    <w:tmpl w:val="65BC4146"/>
    <w:lvl w:ilvl="0" w:tplc="F4D63E68">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527B054C"/>
    <w:multiLevelType w:val="hybridMultilevel"/>
    <w:tmpl w:val="121C2556"/>
    <w:lvl w:ilvl="0" w:tplc="5DD4FAD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3BC1C75"/>
    <w:multiLevelType w:val="hybridMultilevel"/>
    <w:tmpl w:val="D312DFD2"/>
    <w:lvl w:ilvl="0" w:tplc="7C6E229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56CE722C"/>
    <w:multiLevelType w:val="hybridMultilevel"/>
    <w:tmpl w:val="BB80B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F2394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5D1A6E3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1" w15:restartNumberingAfterBreak="0">
    <w:nsid w:val="60D92791"/>
    <w:multiLevelType w:val="hybridMultilevel"/>
    <w:tmpl w:val="4EA6A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2C148DE"/>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4" w15:restartNumberingAfterBreak="0">
    <w:nsid w:val="69616B3F"/>
    <w:multiLevelType w:val="hybridMultilevel"/>
    <w:tmpl w:val="524CB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322110"/>
    <w:multiLevelType w:val="hybridMultilevel"/>
    <w:tmpl w:val="46A806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533A63"/>
    <w:multiLevelType w:val="hybridMultilevel"/>
    <w:tmpl w:val="3EFA6E2C"/>
    <w:lvl w:ilvl="0" w:tplc="E06E85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6B964C2"/>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42"/>
  </w:num>
  <w:num w:numId="2">
    <w:abstractNumId w:val="28"/>
  </w:num>
  <w:num w:numId="3">
    <w:abstractNumId w:val="48"/>
  </w:num>
  <w:num w:numId="4">
    <w:abstractNumId w:val="55"/>
  </w:num>
  <w:num w:numId="5">
    <w:abstractNumId w:val="14"/>
  </w:num>
  <w:num w:numId="6">
    <w:abstractNumId w:val="37"/>
  </w:num>
  <w:num w:numId="7">
    <w:abstractNumId w:val="18"/>
  </w:num>
  <w:num w:numId="8">
    <w:abstractNumId w:val="49"/>
  </w:num>
  <w:num w:numId="9">
    <w:abstractNumId w:val="45"/>
  </w:num>
  <w:num w:numId="10">
    <w:abstractNumId w:val="25"/>
  </w:num>
  <w:num w:numId="11">
    <w:abstractNumId w:val="58"/>
  </w:num>
  <w:num w:numId="12">
    <w:abstractNumId w:val="21"/>
  </w:num>
  <w:num w:numId="13">
    <w:abstractNumId w:val="56"/>
  </w:num>
  <w:num w:numId="14">
    <w:abstractNumId w:val="38"/>
  </w:num>
  <w:num w:numId="15">
    <w:abstractNumId w:val="35"/>
  </w:num>
  <w:num w:numId="16">
    <w:abstractNumId w:val="41"/>
  </w:num>
  <w:num w:numId="17">
    <w:abstractNumId w:val="23"/>
  </w:num>
  <w:num w:numId="18">
    <w:abstractNumId w:val="1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9"/>
  </w:num>
  <w:num w:numId="24">
    <w:abstractNumId w:val="10"/>
  </w:num>
  <w:num w:numId="25">
    <w:abstractNumId w:val="12"/>
  </w:num>
  <w:num w:numId="26">
    <w:abstractNumId w:val="54"/>
  </w:num>
  <w:num w:numId="27">
    <w:abstractNumId w:val="24"/>
  </w:num>
  <w:num w:numId="2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5"/>
  </w:num>
  <w:num w:numId="30">
    <w:abstractNumId w:val="31"/>
  </w:num>
  <w:num w:numId="31">
    <w:abstractNumId w:val="27"/>
  </w:num>
  <w:num w:numId="32">
    <w:abstractNumId w:val="11"/>
  </w:num>
  <w:num w:numId="33">
    <w:abstractNumId w:val="13"/>
  </w:num>
  <w:num w:numId="34">
    <w:abstractNumId w:val="62"/>
  </w:num>
  <w:num w:numId="35">
    <w:abstractNumId w:val="47"/>
  </w:num>
  <w:num w:numId="36">
    <w:abstractNumId w:val="57"/>
  </w:num>
  <w:num w:numId="37">
    <w:abstractNumId w:val="20"/>
  </w:num>
  <w:num w:numId="38">
    <w:abstractNumId w:val="46"/>
  </w:num>
  <w:num w:numId="39">
    <w:abstractNumId w:val="6"/>
  </w:num>
  <w:num w:numId="40">
    <w:abstractNumId w:val="4"/>
  </w:num>
  <w:num w:numId="41">
    <w:abstractNumId w:val="3"/>
  </w:num>
  <w:num w:numId="42">
    <w:abstractNumId w:val="2"/>
  </w:num>
  <w:num w:numId="43">
    <w:abstractNumId w:val="1"/>
  </w:num>
  <w:num w:numId="44">
    <w:abstractNumId w:val="5"/>
  </w:num>
  <w:num w:numId="45">
    <w:abstractNumId w:val="0"/>
  </w:num>
  <w:num w:numId="46">
    <w:abstractNumId w:val="9"/>
  </w:num>
  <w:num w:numId="47">
    <w:abstractNumId w:val="16"/>
  </w:num>
  <w:num w:numId="48">
    <w:abstractNumId w:val="33"/>
  </w:num>
  <w:num w:numId="49">
    <w:abstractNumId w:val="34"/>
  </w:num>
  <w:num w:numId="50">
    <w:abstractNumId w:val="19"/>
  </w:num>
  <w:num w:numId="51">
    <w:abstractNumId w:val="30"/>
  </w:num>
  <w:num w:numId="52">
    <w:abstractNumId w:val="22"/>
  </w:num>
  <w:num w:numId="53">
    <w:abstractNumId w:val="61"/>
  </w:num>
  <w:num w:numId="54">
    <w:abstractNumId w:val="51"/>
  </w:num>
  <w:num w:numId="55">
    <w:abstractNumId w:val="52"/>
  </w:num>
  <w:num w:numId="56">
    <w:abstractNumId w:val="59"/>
  </w:num>
  <w:num w:numId="57">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num>
  <w:num w:numId="59">
    <w:abstractNumId w:val="50"/>
  </w:num>
  <w:num w:numId="60">
    <w:abstractNumId w:val="26"/>
  </w:num>
  <w:num w:numId="61">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0"/>
  </w:num>
  <w:num w:numId="64">
    <w:abstractNumId w:val="44"/>
  </w:num>
  <w:num w:numId="65">
    <w:abstractNumId w:val="40"/>
  </w:num>
  <w:num w:numId="66">
    <w:abstractNumId w:val="36"/>
  </w:num>
  <w:num w:numId="67">
    <w:abstractNumId w:val="39"/>
  </w:num>
  <w:num w:numId="68">
    <w:abstractNumId w:val="32"/>
  </w:num>
  <w:num w:numId="69">
    <w:abstractNumId w:val="43"/>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5">
    <w15:presenceInfo w15:providerId="None" w15:userId="Ericsson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3A"/>
    <w:rsid w:val="00014416"/>
    <w:rsid w:val="00016EF1"/>
    <w:rsid w:val="00022E4A"/>
    <w:rsid w:val="00027B8B"/>
    <w:rsid w:val="0003106C"/>
    <w:rsid w:val="000349ED"/>
    <w:rsid w:val="00035575"/>
    <w:rsid w:val="00035ECF"/>
    <w:rsid w:val="000405B5"/>
    <w:rsid w:val="000454B1"/>
    <w:rsid w:val="00052453"/>
    <w:rsid w:val="000552CF"/>
    <w:rsid w:val="00061828"/>
    <w:rsid w:val="00067505"/>
    <w:rsid w:val="0006750E"/>
    <w:rsid w:val="00074838"/>
    <w:rsid w:val="0007577E"/>
    <w:rsid w:val="00075AAC"/>
    <w:rsid w:val="00082579"/>
    <w:rsid w:val="00082892"/>
    <w:rsid w:val="00092746"/>
    <w:rsid w:val="00094B82"/>
    <w:rsid w:val="000967C6"/>
    <w:rsid w:val="000969EB"/>
    <w:rsid w:val="000A16EF"/>
    <w:rsid w:val="000A1DB0"/>
    <w:rsid w:val="000A5056"/>
    <w:rsid w:val="000A6394"/>
    <w:rsid w:val="000B41E5"/>
    <w:rsid w:val="000B7FED"/>
    <w:rsid w:val="000C038A"/>
    <w:rsid w:val="000C03F4"/>
    <w:rsid w:val="000C43A9"/>
    <w:rsid w:val="000C630A"/>
    <w:rsid w:val="000C6598"/>
    <w:rsid w:val="000D38B0"/>
    <w:rsid w:val="000D467D"/>
    <w:rsid w:val="000D4B40"/>
    <w:rsid w:val="000D52DF"/>
    <w:rsid w:val="000D5820"/>
    <w:rsid w:val="000D7D6D"/>
    <w:rsid w:val="000E1589"/>
    <w:rsid w:val="000E2A8D"/>
    <w:rsid w:val="000E62E1"/>
    <w:rsid w:val="000F0221"/>
    <w:rsid w:val="000F47F1"/>
    <w:rsid w:val="00107AB5"/>
    <w:rsid w:val="00115427"/>
    <w:rsid w:val="00117159"/>
    <w:rsid w:val="0012050D"/>
    <w:rsid w:val="00125AF8"/>
    <w:rsid w:val="00126669"/>
    <w:rsid w:val="001303F3"/>
    <w:rsid w:val="001323E0"/>
    <w:rsid w:val="0013444D"/>
    <w:rsid w:val="00140463"/>
    <w:rsid w:val="0014519F"/>
    <w:rsid w:val="001457D1"/>
    <w:rsid w:val="00145D43"/>
    <w:rsid w:val="001473F1"/>
    <w:rsid w:val="00151953"/>
    <w:rsid w:val="001532E1"/>
    <w:rsid w:val="001565DD"/>
    <w:rsid w:val="001565E8"/>
    <w:rsid w:val="001569D2"/>
    <w:rsid w:val="0016146A"/>
    <w:rsid w:val="0016228D"/>
    <w:rsid w:val="00163FDA"/>
    <w:rsid w:val="0017331D"/>
    <w:rsid w:val="00175512"/>
    <w:rsid w:val="001767C1"/>
    <w:rsid w:val="00177A5A"/>
    <w:rsid w:val="001859B6"/>
    <w:rsid w:val="00186EF8"/>
    <w:rsid w:val="00192BFA"/>
    <w:rsid w:val="00192C46"/>
    <w:rsid w:val="00193B37"/>
    <w:rsid w:val="001959D4"/>
    <w:rsid w:val="00196FC9"/>
    <w:rsid w:val="00197D1D"/>
    <w:rsid w:val="001A08B3"/>
    <w:rsid w:val="001A0931"/>
    <w:rsid w:val="001A1442"/>
    <w:rsid w:val="001A159D"/>
    <w:rsid w:val="001A1838"/>
    <w:rsid w:val="001A1F74"/>
    <w:rsid w:val="001A29FE"/>
    <w:rsid w:val="001A6256"/>
    <w:rsid w:val="001A7B60"/>
    <w:rsid w:val="001B51EF"/>
    <w:rsid w:val="001B52F0"/>
    <w:rsid w:val="001B7A65"/>
    <w:rsid w:val="001C0B55"/>
    <w:rsid w:val="001C2C49"/>
    <w:rsid w:val="001C5779"/>
    <w:rsid w:val="001D1A33"/>
    <w:rsid w:val="001E41F3"/>
    <w:rsid w:val="001E75C0"/>
    <w:rsid w:val="001F2F57"/>
    <w:rsid w:val="001F3424"/>
    <w:rsid w:val="001F44A7"/>
    <w:rsid w:val="00202205"/>
    <w:rsid w:val="00204444"/>
    <w:rsid w:val="0020663A"/>
    <w:rsid w:val="0021149C"/>
    <w:rsid w:val="00211754"/>
    <w:rsid w:val="00212270"/>
    <w:rsid w:val="0024239C"/>
    <w:rsid w:val="00253F21"/>
    <w:rsid w:val="00255228"/>
    <w:rsid w:val="0026004D"/>
    <w:rsid w:val="00260314"/>
    <w:rsid w:val="002612F1"/>
    <w:rsid w:val="0026400D"/>
    <w:rsid w:val="002640DD"/>
    <w:rsid w:val="002659C6"/>
    <w:rsid w:val="00272954"/>
    <w:rsid w:val="00275D12"/>
    <w:rsid w:val="0028119F"/>
    <w:rsid w:val="00282A04"/>
    <w:rsid w:val="002833C3"/>
    <w:rsid w:val="00284FEB"/>
    <w:rsid w:val="002860C4"/>
    <w:rsid w:val="00286748"/>
    <w:rsid w:val="00287D0C"/>
    <w:rsid w:val="002920E6"/>
    <w:rsid w:val="002929C8"/>
    <w:rsid w:val="00293131"/>
    <w:rsid w:val="00294578"/>
    <w:rsid w:val="00294EE3"/>
    <w:rsid w:val="002958B1"/>
    <w:rsid w:val="002A12BA"/>
    <w:rsid w:val="002A2987"/>
    <w:rsid w:val="002A480E"/>
    <w:rsid w:val="002B1C7F"/>
    <w:rsid w:val="002B1DF6"/>
    <w:rsid w:val="002B24D0"/>
    <w:rsid w:val="002B5741"/>
    <w:rsid w:val="002C03CC"/>
    <w:rsid w:val="002C582B"/>
    <w:rsid w:val="002D79C3"/>
    <w:rsid w:val="002D7EDC"/>
    <w:rsid w:val="002E0DB8"/>
    <w:rsid w:val="002E160B"/>
    <w:rsid w:val="002E2F2D"/>
    <w:rsid w:val="002E3E20"/>
    <w:rsid w:val="002E6558"/>
    <w:rsid w:val="002F0129"/>
    <w:rsid w:val="002F2A29"/>
    <w:rsid w:val="002F30AC"/>
    <w:rsid w:val="002F36FD"/>
    <w:rsid w:val="002F3B3E"/>
    <w:rsid w:val="002F4C18"/>
    <w:rsid w:val="002F5083"/>
    <w:rsid w:val="002F5EC7"/>
    <w:rsid w:val="00300EAA"/>
    <w:rsid w:val="003020F7"/>
    <w:rsid w:val="00303773"/>
    <w:rsid w:val="00304559"/>
    <w:rsid w:val="00305409"/>
    <w:rsid w:val="00310949"/>
    <w:rsid w:val="00310EA3"/>
    <w:rsid w:val="003117EC"/>
    <w:rsid w:val="003121F3"/>
    <w:rsid w:val="00314EAD"/>
    <w:rsid w:val="00315485"/>
    <w:rsid w:val="003158D7"/>
    <w:rsid w:val="00320717"/>
    <w:rsid w:val="0032496F"/>
    <w:rsid w:val="00331845"/>
    <w:rsid w:val="00332E74"/>
    <w:rsid w:val="00333688"/>
    <w:rsid w:val="003363E6"/>
    <w:rsid w:val="003372E2"/>
    <w:rsid w:val="00342295"/>
    <w:rsid w:val="003435DF"/>
    <w:rsid w:val="0034439A"/>
    <w:rsid w:val="00345D8B"/>
    <w:rsid w:val="00346EC6"/>
    <w:rsid w:val="00351FF3"/>
    <w:rsid w:val="003609EF"/>
    <w:rsid w:val="00361F18"/>
    <w:rsid w:val="0036231A"/>
    <w:rsid w:val="003626A0"/>
    <w:rsid w:val="00364703"/>
    <w:rsid w:val="00366CC4"/>
    <w:rsid w:val="00372EDD"/>
    <w:rsid w:val="0037446B"/>
    <w:rsid w:val="00374DD4"/>
    <w:rsid w:val="00375D3F"/>
    <w:rsid w:val="003765E3"/>
    <w:rsid w:val="00376A45"/>
    <w:rsid w:val="00376C03"/>
    <w:rsid w:val="00381131"/>
    <w:rsid w:val="003842EE"/>
    <w:rsid w:val="003866B2"/>
    <w:rsid w:val="00392115"/>
    <w:rsid w:val="00392D61"/>
    <w:rsid w:val="003A2B98"/>
    <w:rsid w:val="003A43D7"/>
    <w:rsid w:val="003A5374"/>
    <w:rsid w:val="003A56B7"/>
    <w:rsid w:val="003B1C0E"/>
    <w:rsid w:val="003B21D2"/>
    <w:rsid w:val="003B320D"/>
    <w:rsid w:val="003B5758"/>
    <w:rsid w:val="003C75BB"/>
    <w:rsid w:val="003C77BF"/>
    <w:rsid w:val="003D04DC"/>
    <w:rsid w:val="003D2D45"/>
    <w:rsid w:val="003D3DE6"/>
    <w:rsid w:val="003D6B47"/>
    <w:rsid w:val="003E0D83"/>
    <w:rsid w:val="003E1A36"/>
    <w:rsid w:val="003E3716"/>
    <w:rsid w:val="003E691F"/>
    <w:rsid w:val="003F102B"/>
    <w:rsid w:val="003F185B"/>
    <w:rsid w:val="003F39E4"/>
    <w:rsid w:val="0040154E"/>
    <w:rsid w:val="00404DCE"/>
    <w:rsid w:val="00407B66"/>
    <w:rsid w:val="00410371"/>
    <w:rsid w:val="004107E9"/>
    <w:rsid w:val="004116D3"/>
    <w:rsid w:val="00411E67"/>
    <w:rsid w:val="0041575F"/>
    <w:rsid w:val="004242F1"/>
    <w:rsid w:val="00427080"/>
    <w:rsid w:val="004278C3"/>
    <w:rsid w:val="004346DB"/>
    <w:rsid w:val="0043577D"/>
    <w:rsid w:val="00437088"/>
    <w:rsid w:val="00437676"/>
    <w:rsid w:val="00440751"/>
    <w:rsid w:val="004433AD"/>
    <w:rsid w:val="00444C90"/>
    <w:rsid w:val="00445C2D"/>
    <w:rsid w:val="00446BD8"/>
    <w:rsid w:val="00482204"/>
    <w:rsid w:val="00482492"/>
    <w:rsid w:val="004826F7"/>
    <w:rsid w:val="00485FC0"/>
    <w:rsid w:val="004905B4"/>
    <w:rsid w:val="0049260E"/>
    <w:rsid w:val="00493578"/>
    <w:rsid w:val="004A3745"/>
    <w:rsid w:val="004A6077"/>
    <w:rsid w:val="004A792B"/>
    <w:rsid w:val="004A7C76"/>
    <w:rsid w:val="004B1DB9"/>
    <w:rsid w:val="004B6614"/>
    <w:rsid w:val="004B75B7"/>
    <w:rsid w:val="004C6BAD"/>
    <w:rsid w:val="004C7FDA"/>
    <w:rsid w:val="004D3168"/>
    <w:rsid w:val="004D4B00"/>
    <w:rsid w:val="004D51D8"/>
    <w:rsid w:val="004D6B65"/>
    <w:rsid w:val="004E09C6"/>
    <w:rsid w:val="004E2C30"/>
    <w:rsid w:val="004E45AB"/>
    <w:rsid w:val="004E5468"/>
    <w:rsid w:val="004E5D3D"/>
    <w:rsid w:val="004F41CB"/>
    <w:rsid w:val="005069DE"/>
    <w:rsid w:val="00514211"/>
    <w:rsid w:val="0051580D"/>
    <w:rsid w:val="00515BBA"/>
    <w:rsid w:val="005225D2"/>
    <w:rsid w:val="00526AEE"/>
    <w:rsid w:val="00526C85"/>
    <w:rsid w:val="005275AC"/>
    <w:rsid w:val="00532704"/>
    <w:rsid w:val="00533118"/>
    <w:rsid w:val="00533674"/>
    <w:rsid w:val="00533A86"/>
    <w:rsid w:val="005368B6"/>
    <w:rsid w:val="005401BE"/>
    <w:rsid w:val="00541011"/>
    <w:rsid w:val="005432AE"/>
    <w:rsid w:val="00543D98"/>
    <w:rsid w:val="00545D1C"/>
    <w:rsid w:val="00547111"/>
    <w:rsid w:val="0055062A"/>
    <w:rsid w:val="005521CC"/>
    <w:rsid w:val="00552C44"/>
    <w:rsid w:val="00553819"/>
    <w:rsid w:val="00553EF7"/>
    <w:rsid w:val="0055784A"/>
    <w:rsid w:val="00561093"/>
    <w:rsid w:val="00562F4F"/>
    <w:rsid w:val="005662DD"/>
    <w:rsid w:val="005725FE"/>
    <w:rsid w:val="00573ECA"/>
    <w:rsid w:val="00575E79"/>
    <w:rsid w:val="005778BA"/>
    <w:rsid w:val="005808A1"/>
    <w:rsid w:val="00583CAD"/>
    <w:rsid w:val="0059152C"/>
    <w:rsid w:val="00592D74"/>
    <w:rsid w:val="005962BE"/>
    <w:rsid w:val="00596938"/>
    <w:rsid w:val="005A42DB"/>
    <w:rsid w:val="005B00EE"/>
    <w:rsid w:val="005B355E"/>
    <w:rsid w:val="005B68C1"/>
    <w:rsid w:val="005B715A"/>
    <w:rsid w:val="005C3C30"/>
    <w:rsid w:val="005C6FE2"/>
    <w:rsid w:val="005D1132"/>
    <w:rsid w:val="005D362B"/>
    <w:rsid w:val="005D39F3"/>
    <w:rsid w:val="005E1532"/>
    <w:rsid w:val="005E2C44"/>
    <w:rsid w:val="005F12B1"/>
    <w:rsid w:val="005F4AF7"/>
    <w:rsid w:val="00600602"/>
    <w:rsid w:val="00601A1B"/>
    <w:rsid w:val="00602A82"/>
    <w:rsid w:val="00606587"/>
    <w:rsid w:val="006116AA"/>
    <w:rsid w:val="00612E45"/>
    <w:rsid w:val="006139DB"/>
    <w:rsid w:val="00613AF3"/>
    <w:rsid w:val="00613B69"/>
    <w:rsid w:val="00617D87"/>
    <w:rsid w:val="0062039D"/>
    <w:rsid w:val="00621188"/>
    <w:rsid w:val="0062288D"/>
    <w:rsid w:val="006257ED"/>
    <w:rsid w:val="006266BA"/>
    <w:rsid w:val="00630987"/>
    <w:rsid w:val="00631781"/>
    <w:rsid w:val="00631EBC"/>
    <w:rsid w:val="006346FE"/>
    <w:rsid w:val="00645FAC"/>
    <w:rsid w:val="00647855"/>
    <w:rsid w:val="00647A70"/>
    <w:rsid w:val="00647E2B"/>
    <w:rsid w:val="00651220"/>
    <w:rsid w:val="00653832"/>
    <w:rsid w:val="00667849"/>
    <w:rsid w:val="00670844"/>
    <w:rsid w:val="00672F41"/>
    <w:rsid w:val="00672F7B"/>
    <w:rsid w:val="006734BD"/>
    <w:rsid w:val="00674730"/>
    <w:rsid w:val="00677E24"/>
    <w:rsid w:val="00683207"/>
    <w:rsid w:val="00683E8B"/>
    <w:rsid w:val="0068519E"/>
    <w:rsid w:val="006873BB"/>
    <w:rsid w:val="00687DE4"/>
    <w:rsid w:val="0069178C"/>
    <w:rsid w:val="00693648"/>
    <w:rsid w:val="0069494A"/>
    <w:rsid w:val="006949E7"/>
    <w:rsid w:val="00695808"/>
    <w:rsid w:val="00695E35"/>
    <w:rsid w:val="0069791B"/>
    <w:rsid w:val="006A195B"/>
    <w:rsid w:val="006A25FF"/>
    <w:rsid w:val="006B05D1"/>
    <w:rsid w:val="006B46FB"/>
    <w:rsid w:val="006B48CB"/>
    <w:rsid w:val="006B5243"/>
    <w:rsid w:val="006B665F"/>
    <w:rsid w:val="006B7493"/>
    <w:rsid w:val="006C56BE"/>
    <w:rsid w:val="006C7042"/>
    <w:rsid w:val="006D5268"/>
    <w:rsid w:val="006D6B19"/>
    <w:rsid w:val="006E21FB"/>
    <w:rsid w:val="006E6894"/>
    <w:rsid w:val="006E7282"/>
    <w:rsid w:val="006F4626"/>
    <w:rsid w:val="00703687"/>
    <w:rsid w:val="007101E5"/>
    <w:rsid w:val="0071411E"/>
    <w:rsid w:val="0071468B"/>
    <w:rsid w:val="007154F2"/>
    <w:rsid w:val="00720FC7"/>
    <w:rsid w:val="007210B1"/>
    <w:rsid w:val="00723D17"/>
    <w:rsid w:val="00723D42"/>
    <w:rsid w:val="0073340A"/>
    <w:rsid w:val="007346CD"/>
    <w:rsid w:val="00740750"/>
    <w:rsid w:val="00740CEF"/>
    <w:rsid w:val="00742A59"/>
    <w:rsid w:val="0074663A"/>
    <w:rsid w:val="0074720F"/>
    <w:rsid w:val="00747B32"/>
    <w:rsid w:val="00756770"/>
    <w:rsid w:val="007676EA"/>
    <w:rsid w:val="0077757A"/>
    <w:rsid w:val="00780570"/>
    <w:rsid w:val="00782B25"/>
    <w:rsid w:val="00784381"/>
    <w:rsid w:val="00792342"/>
    <w:rsid w:val="00794D8A"/>
    <w:rsid w:val="00795FD1"/>
    <w:rsid w:val="00797285"/>
    <w:rsid w:val="007977A8"/>
    <w:rsid w:val="007A2E93"/>
    <w:rsid w:val="007A37ED"/>
    <w:rsid w:val="007A4E95"/>
    <w:rsid w:val="007A5D80"/>
    <w:rsid w:val="007B512A"/>
    <w:rsid w:val="007C092A"/>
    <w:rsid w:val="007C2097"/>
    <w:rsid w:val="007C50A2"/>
    <w:rsid w:val="007C593B"/>
    <w:rsid w:val="007C646C"/>
    <w:rsid w:val="007C670B"/>
    <w:rsid w:val="007C708E"/>
    <w:rsid w:val="007D015E"/>
    <w:rsid w:val="007D4778"/>
    <w:rsid w:val="007D6A07"/>
    <w:rsid w:val="007E01D3"/>
    <w:rsid w:val="007E38FC"/>
    <w:rsid w:val="007E56AB"/>
    <w:rsid w:val="007F68C7"/>
    <w:rsid w:val="007F7259"/>
    <w:rsid w:val="00800894"/>
    <w:rsid w:val="008040A8"/>
    <w:rsid w:val="00811C55"/>
    <w:rsid w:val="00812A20"/>
    <w:rsid w:val="00813CDF"/>
    <w:rsid w:val="00820ABF"/>
    <w:rsid w:val="008229F3"/>
    <w:rsid w:val="0082658F"/>
    <w:rsid w:val="008272E2"/>
    <w:rsid w:val="008279FA"/>
    <w:rsid w:val="008312EF"/>
    <w:rsid w:val="00832867"/>
    <w:rsid w:val="00834BC1"/>
    <w:rsid w:val="00834CE9"/>
    <w:rsid w:val="008356D0"/>
    <w:rsid w:val="00840472"/>
    <w:rsid w:val="00840535"/>
    <w:rsid w:val="008407A7"/>
    <w:rsid w:val="00840979"/>
    <w:rsid w:val="00842456"/>
    <w:rsid w:val="00845C1D"/>
    <w:rsid w:val="00854BC1"/>
    <w:rsid w:val="00860ADA"/>
    <w:rsid w:val="0086208E"/>
    <w:rsid w:val="008626E7"/>
    <w:rsid w:val="008635B7"/>
    <w:rsid w:val="00863ADA"/>
    <w:rsid w:val="00870EE7"/>
    <w:rsid w:val="00871151"/>
    <w:rsid w:val="00872071"/>
    <w:rsid w:val="0088338D"/>
    <w:rsid w:val="00887CA1"/>
    <w:rsid w:val="008922DC"/>
    <w:rsid w:val="0089233B"/>
    <w:rsid w:val="008A45A6"/>
    <w:rsid w:val="008A541D"/>
    <w:rsid w:val="008A55F3"/>
    <w:rsid w:val="008A58EB"/>
    <w:rsid w:val="008B0D39"/>
    <w:rsid w:val="008B2FA1"/>
    <w:rsid w:val="008B3DF9"/>
    <w:rsid w:val="008B444F"/>
    <w:rsid w:val="008B6865"/>
    <w:rsid w:val="008C01AD"/>
    <w:rsid w:val="008C0424"/>
    <w:rsid w:val="008C1825"/>
    <w:rsid w:val="008D2AED"/>
    <w:rsid w:val="008D32EC"/>
    <w:rsid w:val="008D48B8"/>
    <w:rsid w:val="008D620A"/>
    <w:rsid w:val="008D7065"/>
    <w:rsid w:val="008D7685"/>
    <w:rsid w:val="008E1576"/>
    <w:rsid w:val="008E4B0C"/>
    <w:rsid w:val="008E6A8E"/>
    <w:rsid w:val="008E7D4C"/>
    <w:rsid w:val="008F4BFE"/>
    <w:rsid w:val="008F686C"/>
    <w:rsid w:val="00904A4A"/>
    <w:rsid w:val="00904DEC"/>
    <w:rsid w:val="00913BC8"/>
    <w:rsid w:val="009148DE"/>
    <w:rsid w:val="00917E3A"/>
    <w:rsid w:val="00920653"/>
    <w:rsid w:val="009243C5"/>
    <w:rsid w:val="00926545"/>
    <w:rsid w:val="00945206"/>
    <w:rsid w:val="009471C6"/>
    <w:rsid w:val="009549BA"/>
    <w:rsid w:val="0096169E"/>
    <w:rsid w:val="0096423D"/>
    <w:rsid w:val="00965473"/>
    <w:rsid w:val="00965FFE"/>
    <w:rsid w:val="009666BB"/>
    <w:rsid w:val="00974E32"/>
    <w:rsid w:val="009777D9"/>
    <w:rsid w:val="00980346"/>
    <w:rsid w:val="00983E4A"/>
    <w:rsid w:val="00986BDD"/>
    <w:rsid w:val="00986CED"/>
    <w:rsid w:val="00990C6C"/>
    <w:rsid w:val="00991B88"/>
    <w:rsid w:val="0099624A"/>
    <w:rsid w:val="009A356B"/>
    <w:rsid w:val="009A5753"/>
    <w:rsid w:val="009A579D"/>
    <w:rsid w:val="009A773B"/>
    <w:rsid w:val="009B0885"/>
    <w:rsid w:val="009B2054"/>
    <w:rsid w:val="009B299D"/>
    <w:rsid w:val="009B42B9"/>
    <w:rsid w:val="009B5589"/>
    <w:rsid w:val="009B770E"/>
    <w:rsid w:val="009C16CE"/>
    <w:rsid w:val="009C4904"/>
    <w:rsid w:val="009D21C1"/>
    <w:rsid w:val="009D32D9"/>
    <w:rsid w:val="009E043E"/>
    <w:rsid w:val="009E3297"/>
    <w:rsid w:val="009E4390"/>
    <w:rsid w:val="009E771F"/>
    <w:rsid w:val="009F0D89"/>
    <w:rsid w:val="009F1DE4"/>
    <w:rsid w:val="009F666A"/>
    <w:rsid w:val="009F6FEC"/>
    <w:rsid w:val="009F734F"/>
    <w:rsid w:val="00A03F4A"/>
    <w:rsid w:val="00A04006"/>
    <w:rsid w:val="00A04753"/>
    <w:rsid w:val="00A05C35"/>
    <w:rsid w:val="00A07044"/>
    <w:rsid w:val="00A13477"/>
    <w:rsid w:val="00A16644"/>
    <w:rsid w:val="00A215A8"/>
    <w:rsid w:val="00A2276F"/>
    <w:rsid w:val="00A246B6"/>
    <w:rsid w:val="00A24D7B"/>
    <w:rsid w:val="00A30163"/>
    <w:rsid w:val="00A326A0"/>
    <w:rsid w:val="00A35379"/>
    <w:rsid w:val="00A37856"/>
    <w:rsid w:val="00A40C65"/>
    <w:rsid w:val="00A420B8"/>
    <w:rsid w:val="00A4498D"/>
    <w:rsid w:val="00A44A2C"/>
    <w:rsid w:val="00A4762D"/>
    <w:rsid w:val="00A47E70"/>
    <w:rsid w:val="00A50CF0"/>
    <w:rsid w:val="00A54334"/>
    <w:rsid w:val="00A630D1"/>
    <w:rsid w:val="00A73349"/>
    <w:rsid w:val="00A7671C"/>
    <w:rsid w:val="00A76A0D"/>
    <w:rsid w:val="00A771CE"/>
    <w:rsid w:val="00A80292"/>
    <w:rsid w:val="00A8537A"/>
    <w:rsid w:val="00A85CA9"/>
    <w:rsid w:val="00A860A9"/>
    <w:rsid w:val="00A90046"/>
    <w:rsid w:val="00A9398A"/>
    <w:rsid w:val="00A93A82"/>
    <w:rsid w:val="00A94505"/>
    <w:rsid w:val="00A960D3"/>
    <w:rsid w:val="00A9657E"/>
    <w:rsid w:val="00AA1A05"/>
    <w:rsid w:val="00AA2CBC"/>
    <w:rsid w:val="00AB3866"/>
    <w:rsid w:val="00AB6D9C"/>
    <w:rsid w:val="00AC3EC9"/>
    <w:rsid w:val="00AC539B"/>
    <w:rsid w:val="00AC54B6"/>
    <w:rsid w:val="00AC5820"/>
    <w:rsid w:val="00AD120F"/>
    <w:rsid w:val="00AD1CD8"/>
    <w:rsid w:val="00AD439F"/>
    <w:rsid w:val="00AD71EE"/>
    <w:rsid w:val="00AD75DD"/>
    <w:rsid w:val="00AD7B95"/>
    <w:rsid w:val="00AD7F27"/>
    <w:rsid w:val="00AE561E"/>
    <w:rsid w:val="00AF0CE4"/>
    <w:rsid w:val="00AF3D45"/>
    <w:rsid w:val="00AF5085"/>
    <w:rsid w:val="00AF59C2"/>
    <w:rsid w:val="00AF7BA0"/>
    <w:rsid w:val="00B00248"/>
    <w:rsid w:val="00B0090D"/>
    <w:rsid w:val="00B017EA"/>
    <w:rsid w:val="00B019A7"/>
    <w:rsid w:val="00B024E8"/>
    <w:rsid w:val="00B04CD8"/>
    <w:rsid w:val="00B05E2F"/>
    <w:rsid w:val="00B06C0B"/>
    <w:rsid w:val="00B12301"/>
    <w:rsid w:val="00B1396C"/>
    <w:rsid w:val="00B14E8A"/>
    <w:rsid w:val="00B15384"/>
    <w:rsid w:val="00B15524"/>
    <w:rsid w:val="00B16B2F"/>
    <w:rsid w:val="00B258BB"/>
    <w:rsid w:val="00B260DE"/>
    <w:rsid w:val="00B343EE"/>
    <w:rsid w:val="00B34AC9"/>
    <w:rsid w:val="00B35AB7"/>
    <w:rsid w:val="00B37308"/>
    <w:rsid w:val="00B37964"/>
    <w:rsid w:val="00B464F4"/>
    <w:rsid w:val="00B509E2"/>
    <w:rsid w:val="00B5334D"/>
    <w:rsid w:val="00B53EF1"/>
    <w:rsid w:val="00B54049"/>
    <w:rsid w:val="00B663A9"/>
    <w:rsid w:val="00B67B97"/>
    <w:rsid w:val="00B84793"/>
    <w:rsid w:val="00B85986"/>
    <w:rsid w:val="00B86D81"/>
    <w:rsid w:val="00B875BC"/>
    <w:rsid w:val="00B905DE"/>
    <w:rsid w:val="00B91120"/>
    <w:rsid w:val="00B912C2"/>
    <w:rsid w:val="00B91AD7"/>
    <w:rsid w:val="00B926C5"/>
    <w:rsid w:val="00B962A3"/>
    <w:rsid w:val="00B965AA"/>
    <w:rsid w:val="00B968C8"/>
    <w:rsid w:val="00BA0B04"/>
    <w:rsid w:val="00BA1141"/>
    <w:rsid w:val="00BA3EC5"/>
    <w:rsid w:val="00BA51D9"/>
    <w:rsid w:val="00BA70C0"/>
    <w:rsid w:val="00BB1B1C"/>
    <w:rsid w:val="00BB2B99"/>
    <w:rsid w:val="00BB2F2F"/>
    <w:rsid w:val="00BB5435"/>
    <w:rsid w:val="00BB5DFC"/>
    <w:rsid w:val="00BC4DB1"/>
    <w:rsid w:val="00BC54B7"/>
    <w:rsid w:val="00BC5A78"/>
    <w:rsid w:val="00BC6769"/>
    <w:rsid w:val="00BC7440"/>
    <w:rsid w:val="00BD21F9"/>
    <w:rsid w:val="00BD279D"/>
    <w:rsid w:val="00BD496F"/>
    <w:rsid w:val="00BD5BC4"/>
    <w:rsid w:val="00BD6BB8"/>
    <w:rsid w:val="00BD77FE"/>
    <w:rsid w:val="00BE27EA"/>
    <w:rsid w:val="00BE37BD"/>
    <w:rsid w:val="00BF25E0"/>
    <w:rsid w:val="00BF3A26"/>
    <w:rsid w:val="00C02F83"/>
    <w:rsid w:val="00C05443"/>
    <w:rsid w:val="00C05B50"/>
    <w:rsid w:val="00C069E2"/>
    <w:rsid w:val="00C1360C"/>
    <w:rsid w:val="00C1585F"/>
    <w:rsid w:val="00C15E6C"/>
    <w:rsid w:val="00C16B66"/>
    <w:rsid w:val="00C24714"/>
    <w:rsid w:val="00C26FA7"/>
    <w:rsid w:val="00C32AA0"/>
    <w:rsid w:val="00C3474A"/>
    <w:rsid w:val="00C35186"/>
    <w:rsid w:val="00C373B2"/>
    <w:rsid w:val="00C375B8"/>
    <w:rsid w:val="00C40855"/>
    <w:rsid w:val="00C41675"/>
    <w:rsid w:val="00C431F4"/>
    <w:rsid w:val="00C438C3"/>
    <w:rsid w:val="00C5780D"/>
    <w:rsid w:val="00C66BA2"/>
    <w:rsid w:val="00C700C1"/>
    <w:rsid w:val="00C73754"/>
    <w:rsid w:val="00C75C4A"/>
    <w:rsid w:val="00C80E77"/>
    <w:rsid w:val="00C81309"/>
    <w:rsid w:val="00C831AA"/>
    <w:rsid w:val="00C84E66"/>
    <w:rsid w:val="00C8595F"/>
    <w:rsid w:val="00C85E87"/>
    <w:rsid w:val="00C863B9"/>
    <w:rsid w:val="00C87122"/>
    <w:rsid w:val="00C9097F"/>
    <w:rsid w:val="00C90E50"/>
    <w:rsid w:val="00C9476D"/>
    <w:rsid w:val="00C95369"/>
    <w:rsid w:val="00C95985"/>
    <w:rsid w:val="00C961E9"/>
    <w:rsid w:val="00CA086E"/>
    <w:rsid w:val="00CA681A"/>
    <w:rsid w:val="00CB15D0"/>
    <w:rsid w:val="00CB1AD0"/>
    <w:rsid w:val="00CB487F"/>
    <w:rsid w:val="00CB4DC7"/>
    <w:rsid w:val="00CB6343"/>
    <w:rsid w:val="00CC5026"/>
    <w:rsid w:val="00CC520B"/>
    <w:rsid w:val="00CC68D0"/>
    <w:rsid w:val="00CC6ADC"/>
    <w:rsid w:val="00CC7012"/>
    <w:rsid w:val="00CD0D6F"/>
    <w:rsid w:val="00CD132A"/>
    <w:rsid w:val="00CD26FD"/>
    <w:rsid w:val="00CD47AD"/>
    <w:rsid w:val="00CD506B"/>
    <w:rsid w:val="00CE073E"/>
    <w:rsid w:val="00CE4A57"/>
    <w:rsid w:val="00CE5A5D"/>
    <w:rsid w:val="00CE6FDF"/>
    <w:rsid w:val="00CF36D9"/>
    <w:rsid w:val="00CF3AE0"/>
    <w:rsid w:val="00CF3E69"/>
    <w:rsid w:val="00CF4D90"/>
    <w:rsid w:val="00CF54C8"/>
    <w:rsid w:val="00D016FC"/>
    <w:rsid w:val="00D03F9A"/>
    <w:rsid w:val="00D04C5A"/>
    <w:rsid w:val="00D06D51"/>
    <w:rsid w:val="00D10B60"/>
    <w:rsid w:val="00D116F2"/>
    <w:rsid w:val="00D128A6"/>
    <w:rsid w:val="00D138F9"/>
    <w:rsid w:val="00D14B93"/>
    <w:rsid w:val="00D15108"/>
    <w:rsid w:val="00D24991"/>
    <w:rsid w:val="00D26B86"/>
    <w:rsid w:val="00D32D1D"/>
    <w:rsid w:val="00D35F80"/>
    <w:rsid w:val="00D4013C"/>
    <w:rsid w:val="00D41197"/>
    <w:rsid w:val="00D44184"/>
    <w:rsid w:val="00D451B7"/>
    <w:rsid w:val="00D47975"/>
    <w:rsid w:val="00D501B0"/>
    <w:rsid w:val="00D50255"/>
    <w:rsid w:val="00D52048"/>
    <w:rsid w:val="00D61432"/>
    <w:rsid w:val="00D7154A"/>
    <w:rsid w:val="00D73B2B"/>
    <w:rsid w:val="00D767F9"/>
    <w:rsid w:val="00D8534A"/>
    <w:rsid w:val="00D90702"/>
    <w:rsid w:val="00D90BCB"/>
    <w:rsid w:val="00D90E90"/>
    <w:rsid w:val="00D91CF9"/>
    <w:rsid w:val="00D92C73"/>
    <w:rsid w:val="00D939DD"/>
    <w:rsid w:val="00D96584"/>
    <w:rsid w:val="00D9705B"/>
    <w:rsid w:val="00DA0642"/>
    <w:rsid w:val="00DA1B51"/>
    <w:rsid w:val="00DA67FB"/>
    <w:rsid w:val="00DC0546"/>
    <w:rsid w:val="00DC17FB"/>
    <w:rsid w:val="00DC1F6F"/>
    <w:rsid w:val="00DC529A"/>
    <w:rsid w:val="00DC659D"/>
    <w:rsid w:val="00DC708D"/>
    <w:rsid w:val="00DD0F66"/>
    <w:rsid w:val="00DD15A6"/>
    <w:rsid w:val="00DD72BB"/>
    <w:rsid w:val="00DE05C2"/>
    <w:rsid w:val="00DE34CF"/>
    <w:rsid w:val="00DE3B4A"/>
    <w:rsid w:val="00DE49A5"/>
    <w:rsid w:val="00DE50A0"/>
    <w:rsid w:val="00DE6A43"/>
    <w:rsid w:val="00DE6FDB"/>
    <w:rsid w:val="00DF18D6"/>
    <w:rsid w:val="00DF2080"/>
    <w:rsid w:val="00DF63F7"/>
    <w:rsid w:val="00E00E25"/>
    <w:rsid w:val="00E01B09"/>
    <w:rsid w:val="00E0510F"/>
    <w:rsid w:val="00E11079"/>
    <w:rsid w:val="00E11733"/>
    <w:rsid w:val="00E12D50"/>
    <w:rsid w:val="00E13F3D"/>
    <w:rsid w:val="00E145F1"/>
    <w:rsid w:val="00E21F4E"/>
    <w:rsid w:val="00E248D1"/>
    <w:rsid w:val="00E27EE5"/>
    <w:rsid w:val="00E32AB0"/>
    <w:rsid w:val="00E34898"/>
    <w:rsid w:val="00E44A37"/>
    <w:rsid w:val="00E45DA9"/>
    <w:rsid w:val="00E4679E"/>
    <w:rsid w:val="00E51174"/>
    <w:rsid w:val="00E537C8"/>
    <w:rsid w:val="00E57391"/>
    <w:rsid w:val="00E63994"/>
    <w:rsid w:val="00E67245"/>
    <w:rsid w:val="00E70873"/>
    <w:rsid w:val="00E7289A"/>
    <w:rsid w:val="00E737FC"/>
    <w:rsid w:val="00E748C7"/>
    <w:rsid w:val="00E75F9D"/>
    <w:rsid w:val="00E82B1E"/>
    <w:rsid w:val="00E8398F"/>
    <w:rsid w:val="00E84BAF"/>
    <w:rsid w:val="00E850FF"/>
    <w:rsid w:val="00E85AD8"/>
    <w:rsid w:val="00E90A33"/>
    <w:rsid w:val="00E96422"/>
    <w:rsid w:val="00EA0AF1"/>
    <w:rsid w:val="00EA199D"/>
    <w:rsid w:val="00EA2D3A"/>
    <w:rsid w:val="00EA76A3"/>
    <w:rsid w:val="00EB09B7"/>
    <w:rsid w:val="00EB0F45"/>
    <w:rsid w:val="00EB221D"/>
    <w:rsid w:val="00EB539C"/>
    <w:rsid w:val="00EB574A"/>
    <w:rsid w:val="00EC2FB8"/>
    <w:rsid w:val="00EC3702"/>
    <w:rsid w:val="00EC4F1B"/>
    <w:rsid w:val="00EC5D2F"/>
    <w:rsid w:val="00EC5F88"/>
    <w:rsid w:val="00ED1007"/>
    <w:rsid w:val="00ED32D9"/>
    <w:rsid w:val="00ED743F"/>
    <w:rsid w:val="00EE271F"/>
    <w:rsid w:val="00EE5D82"/>
    <w:rsid w:val="00EE7D7C"/>
    <w:rsid w:val="00EF1B2F"/>
    <w:rsid w:val="00EF63DB"/>
    <w:rsid w:val="00F01597"/>
    <w:rsid w:val="00F0295F"/>
    <w:rsid w:val="00F0359A"/>
    <w:rsid w:val="00F13D4E"/>
    <w:rsid w:val="00F14DBF"/>
    <w:rsid w:val="00F14EF4"/>
    <w:rsid w:val="00F2315C"/>
    <w:rsid w:val="00F246E8"/>
    <w:rsid w:val="00F24919"/>
    <w:rsid w:val="00F25D98"/>
    <w:rsid w:val="00F26763"/>
    <w:rsid w:val="00F300FB"/>
    <w:rsid w:val="00F37B6E"/>
    <w:rsid w:val="00F40BA8"/>
    <w:rsid w:val="00F42D6C"/>
    <w:rsid w:val="00F453D0"/>
    <w:rsid w:val="00F46344"/>
    <w:rsid w:val="00F477E1"/>
    <w:rsid w:val="00F520EE"/>
    <w:rsid w:val="00F525AE"/>
    <w:rsid w:val="00F56655"/>
    <w:rsid w:val="00F611FB"/>
    <w:rsid w:val="00F64A8D"/>
    <w:rsid w:val="00F66A27"/>
    <w:rsid w:val="00F72638"/>
    <w:rsid w:val="00F7312B"/>
    <w:rsid w:val="00F80077"/>
    <w:rsid w:val="00F80446"/>
    <w:rsid w:val="00F80EAE"/>
    <w:rsid w:val="00F818A0"/>
    <w:rsid w:val="00F81F94"/>
    <w:rsid w:val="00F825B7"/>
    <w:rsid w:val="00F85533"/>
    <w:rsid w:val="00F85653"/>
    <w:rsid w:val="00F91F76"/>
    <w:rsid w:val="00F9354E"/>
    <w:rsid w:val="00F94A1B"/>
    <w:rsid w:val="00F9767E"/>
    <w:rsid w:val="00FA0F28"/>
    <w:rsid w:val="00FA2864"/>
    <w:rsid w:val="00FA6BF4"/>
    <w:rsid w:val="00FA7053"/>
    <w:rsid w:val="00FB14A5"/>
    <w:rsid w:val="00FB2026"/>
    <w:rsid w:val="00FB2333"/>
    <w:rsid w:val="00FB24E6"/>
    <w:rsid w:val="00FB24F8"/>
    <w:rsid w:val="00FB409E"/>
    <w:rsid w:val="00FB540E"/>
    <w:rsid w:val="00FB56BD"/>
    <w:rsid w:val="00FB6386"/>
    <w:rsid w:val="00FC0F2D"/>
    <w:rsid w:val="00FC6AC2"/>
    <w:rsid w:val="00FD03D0"/>
    <w:rsid w:val="00FD0716"/>
    <w:rsid w:val="00FD26FF"/>
    <w:rsid w:val="00FE110D"/>
    <w:rsid w:val="00FE4534"/>
    <w:rsid w:val="00FE645D"/>
    <w:rsid w:val="00FE6FB2"/>
    <w:rsid w:val="00FE7812"/>
    <w:rsid w:val="00FF4C9C"/>
    <w:rsid w:val="00FF7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F37B2"/>
  <w15:docId w15:val="{8026D7F9-09FA-4408-92B2-92E030A2E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2054"/>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7"/>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PlainText">
    <w:name w:val="Plain Text"/>
    <w:basedOn w:val="Normal"/>
    <w:link w:val="PlainTextChar"/>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4107E9"/>
    <w:rPr>
      <w:rFonts w:ascii="SimSun" w:eastAsia="SimSun" w:hAnsi="Courier New" w:cs="Courier New"/>
      <w:kern w:val="2"/>
      <w:sz w:val="21"/>
      <w:szCs w:val="21"/>
      <w:lang w:val="en-US" w:eastAsia="zh-CN"/>
    </w:rPr>
  </w:style>
  <w:style w:type="table" w:styleId="TableGrid">
    <w:name w:val="Table Grid"/>
    <w:basedOn w:val="Table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TFChar">
    <w:name w:val="TF Char"/>
    <w:link w:val="TF"/>
    <w:rsid w:val="00E70873"/>
    <w:rPr>
      <w:rFonts w:ascii="Arial" w:hAnsi="Arial"/>
      <w:b/>
      <w:lang w:val="en-GB" w:eastAsia="en-US"/>
    </w:rPr>
  </w:style>
  <w:style w:type="character" w:customStyle="1" w:styleId="PLChar">
    <w:name w:val="PL Char"/>
    <w:link w:val="PL"/>
    <w:qFormat/>
    <w:rsid w:val="00286748"/>
    <w:rPr>
      <w:rFonts w:ascii="Courier New" w:hAnsi="Courier New"/>
      <w:noProof/>
      <w:sz w:val="16"/>
      <w:lang w:val="en-GB" w:eastAsia="en-US"/>
    </w:rPr>
  </w:style>
  <w:style w:type="character" w:customStyle="1" w:styleId="Heading1Char">
    <w:name w:val="Heading 1 Char"/>
    <w:aliases w:val=" Char1 Char"/>
    <w:link w:val="Heading1"/>
    <w:rsid w:val="008D7685"/>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D7685"/>
    <w:rPr>
      <w:rFonts w:ascii="Arial" w:hAnsi="Arial"/>
      <w:sz w:val="32"/>
      <w:lang w:val="en-GB" w:eastAsia="en-US"/>
    </w:rPr>
  </w:style>
  <w:style w:type="character" w:customStyle="1" w:styleId="Heading3Char">
    <w:name w:val="Heading 3 Char"/>
    <w:aliases w:val="h3 Char"/>
    <w:link w:val="Heading3"/>
    <w:rsid w:val="008D7685"/>
    <w:rPr>
      <w:rFonts w:ascii="Arial" w:hAnsi="Arial"/>
      <w:sz w:val="28"/>
      <w:lang w:val="en-GB" w:eastAsia="en-US"/>
    </w:rPr>
  </w:style>
  <w:style w:type="character" w:customStyle="1" w:styleId="Heading4Char">
    <w:name w:val="Heading 4 Char"/>
    <w:link w:val="Heading4"/>
    <w:locked/>
    <w:rsid w:val="008D7685"/>
    <w:rPr>
      <w:rFonts w:ascii="Arial" w:hAnsi="Arial"/>
      <w:sz w:val="24"/>
      <w:lang w:val="en-GB" w:eastAsia="en-US"/>
    </w:rPr>
  </w:style>
  <w:style w:type="character" w:customStyle="1" w:styleId="FootnoteTextChar">
    <w:name w:val="Footnote Text Char"/>
    <w:link w:val="FootnoteText"/>
    <w:rsid w:val="008D7685"/>
    <w:rPr>
      <w:rFonts w:ascii="Times New Roman" w:hAnsi="Times New Roman"/>
      <w:sz w:val="16"/>
      <w:lang w:val="en-GB" w:eastAsia="en-US"/>
    </w:rPr>
  </w:style>
  <w:style w:type="paragraph" w:styleId="IndexHeading">
    <w:name w:val="index heading"/>
    <w:basedOn w:val="Normal"/>
    <w:next w:val="Normal"/>
    <w:rsid w:val="008D768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8D7685"/>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D7685"/>
    <w:rPr>
      <w:rFonts w:ascii="Calibri" w:eastAsia="Calibri" w:hAnsi="Calibri"/>
      <w:sz w:val="22"/>
      <w:szCs w:val="22"/>
      <w:lang w:val="en-GB" w:eastAsia="en-US"/>
    </w:rPr>
  </w:style>
  <w:style w:type="paragraph" w:customStyle="1" w:styleId="B1">
    <w:name w:val="B1+"/>
    <w:basedOn w:val="B10"/>
    <w:link w:val="B1Car"/>
    <w:rsid w:val="008D7685"/>
    <w:pPr>
      <w:numPr>
        <w:numId w:val="17"/>
      </w:numPr>
      <w:overflowPunct w:val="0"/>
      <w:autoSpaceDE w:val="0"/>
      <w:autoSpaceDN w:val="0"/>
      <w:adjustRightInd w:val="0"/>
      <w:textAlignment w:val="baseline"/>
    </w:pPr>
    <w:rPr>
      <w:rFonts w:eastAsia="Times New Roman"/>
    </w:rPr>
  </w:style>
  <w:style w:type="character" w:customStyle="1" w:styleId="B1Car">
    <w:name w:val="B1+ Car"/>
    <w:link w:val="B1"/>
    <w:rsid w:val="008D7685"/>
    <w:rPr>
      <w:rFonts w:ascii="Times New Roman" w:eastAsia="Times New Roman" w:hAnsi="Times New Roman"/>
      <w:lang w:val="en-GB" w:eastAsia="en-US"/>
    </w:rPr>
  </w:style>
  <w:style w:type="paragraph" w:styleId="Caption">
    <w:name w:val="caption"/>
    <w:basedOn w:val="Normal"/>
    <w:next w:val="Normal"/>
    <w:qFormat/>
    <w:rsid w:val="008D7685"/>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rsid w:val="008D7685"/>
    <w:rPr>
      <w:rFonts w:ascii="Tahoma" w:hAnsi="Tahoma" w:cs="Tahoma"/>
      <w:shd w:val="clear" w:color="auto" w:fill="000080"/>
      <w:lang w:val="en-GB" w:eastAsia="en-US"/>
    </w:rPr>
  </w:style>
  <w:style w:type="paragraph" w:styleId="BodyText">
    <w:name w:val="Body Text"/>
    <w:basedOn w:val="Normal"/>
    <w:link w:val="BodyTextChar"/>
    <w:rsid w:val="008D7685"/>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D7685"/>
    <w:rPr>
      <w:rFonts w:ascii="Times New Roman" w:eastAsia="Times New Roman" w:hAnsi="Times New Roman"/>
      <w:lang w:val="en-GB" w:eastAsia="en-US"/>
    </w:rPr>
  </w:style>
  <w:style w:type="character" w:customStyle="1" w:styleId="CommentTextChar">
    <w:name w:val="Comment Text Char"/>
    <w:link w:val="CommentText"/>
    <w:rsid w:val="008D7685"/>
    <w:rPr>
      <w:rFonts w:ascii="Times New Roman" w:hAnsi="Times New Roman"/>
      <w:lang w:val="en-GB" w:eastAsia="en-US"/>
    </w:rPr>
  </w:style>
  <w:style w:type="character" w:customStyle="1" w:styleId="BalloonTextChar">
    <w:name w:val="Balloon Text Char"/>
    <w:link w:val="BalloonText"/>
    <w:rsid w:val="008D7685"/>
    <w:rPr>
      <w:rFonts w:ascii="Tahoma" w:hAnsi="Tahoma" w:cs="Tahoma"/>
      <w:sz w:val="16"/>
      <w:szCs w:val="16"/>
      <w:lang w:val="en-GB" w:eastAsia="en-US"/>
    </w:rPr>
  </w:style>
  <w:style w:type="character" w:customStyle="1" w:styleId="CommentSubjectChar">
    <w:name w:val="Comment Subject Char"/>
    <w:basedOn w:val="CommentTextChar"/>
    <w:link w:val="CommentSubject"/>
    <w:rsid w:val="008D7685"/>
    <w:rPr>
      <w:rFonts w:ascii="Times New Roman" w:hAnsi="Times New Roman"/>
      <w:b/>
      <w:bCs/>
      <w:lang w:val="en-GB" w:eastAsia="en-US"/>
    </w:rPr>
  </w:style>
  <w:style w:type="character" w:customStyle="1" w:styleId="msoins0">
    <w:name w:val="msoins"/>
    <w:basedOn w:val="DefaultParagraphFont"/>
    <w:rsid w:val="008D7685"/>
  </w:style>
  <w:style w:type="paragraph" w:styleId="HTMLPreformatted">
    <w:name w:val="HTML Preformatted"/>
    <w:basedOn w:val="Normal"/>
    <w:link w:val="HTMLPreformattedChar"/>
    <w:uiPriority w:val="99"/>
    <w:unhideWhenUsed/>
    <w:rsid w:val="008D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val="de-DE" w:eastAsia="de-DE"/>
    </w:rPr>
  </w:style>
  <w:style w:type="character" w:customStyle="1" w:styleId="HTMLPreformattedChar">
    <w:name w:val="HTML Preformatted Char"/>
    <w:basedOn w:val="DefaultParagraphFont"/>
    <w:link w:val="HTMLPreformatted"/>
    <w:uiPriority w:val="99"/>
    <w:rsid w:val="008D7685"/>
    <w:rPr>
      <w:rFonts w:ascii="Courier New" w:eastAsia="Times New Roman" w:hAnsi="Courier New"/>
      <w:lang w:val="de-DE" w:eastAsia="de-DE"/>
    </w:rPr>
  </w:style>
  <w:style w:type="character" w:customStyle="1" w:styleId="fontstyle01">
    <w:name w:val="fontstyle01"/>
    <w:rsid w:val="008D7685"/>
    <w:rPr>
      <w:rFonts w:ascii="Helvetica-Bold" w:hAnsi="Helvetica-Bold" w:hint="default"/>
      <w:b/>
      <w:bCs/>
      <w:i w:val="0"/>
      <w:iCs w:val="0"/>
      <w:color w:val="000000"/>
      <w:sz w:val="20"/>
      <w:szCs w:val="20"/>
    </w:rPr>
  </w:style>
  <w:style w:type="character" w:customStyle="1" w:styleId="UnresolvedMention1">
    <w:name w:val="Unresolved Mention1"/>
    <w:uiPriority w:val="99"/>
    <w:semiHidden/>
    <w:unhideWhenUsed/>
    <w:rsid w:val="008D7685"/>
    <w:rPr>
      <w:color w:val="808080"/>
      <w:shd w:val="clear" w:color="auto" w:fill="E6E6E6"/>
    </w:rPr>
  </w:style>
  <w:style w:type="paragraph" w:styleId="TOCHeading">
    <w:name w:val="TOC Heading"/>
    <w:basedOn w:val="Heading1"/>
    <w:next w:val="Normal"/>
    <w:uiPriority w:val="39"/>
    <w:unhideWhenUsed/>
    <w:qFormat/>
    <w:rsid w:val="008D768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paragraph" w:customStyle="1" w:styleId="FL">
    <w:name w:val="FL"/>
    <w:basedOn w:val="Normal"/>
    <w:rsid w:val="008D76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bjetducommentaireCar">
    <w:name w:val="Objet du commentaire Car"/>
    <w:rsid w:val="008D7685"/>
    <w:rPr>
      <w:rFonts w:eastAsia="Times New Roman"/>
      <w:b/>
      <w:bCs/>
      <w:lang w:eastAsia="en-US"/>
    </w:rPr>
  </w:style>
  <w:style w:type="character" w:customStyle="1" w:styleId="Char">
    <w:name w:val="批注主题 Char"/>
    <w:basedOn w:val="CommentTextChar"/>
    <w:rsid w:val="00BB5435"/>
    <w:rPr>
      <w:rFonts w:ascii="Times New Roman" w:hAnsi="Times New Roman"/>
      <w:lang w:val="en-GB" w:eastAsia="en-US"/>
    </w:rPr>
  </w:style>
  <w:style w:type="character" w:customStyle="1" w:styleId="1">
    <w:name w:val="未处理的提及1"/>
    <w:uiPriority w:val="99"/>
    <w:semiHidden/>
    <w:unhideWhenUsed/>
    <w:rsid w:val="006E7282"/>
    <w:rPr>
      <w:color w:val="808080"/>
      <w:shd w:val="clear" w:color="auto" w:fill="E6E6E6"/>
    </w:rPr>
  </w:style>
  <w:style w:type="character" w:customStyle="1" w:styleId="Heading5Char">
    <w:name w:val="Heading 5 Char"/>
    <w:basedOn w:val="DefaultParagraphFont"/>
    <w:link w:val="Heading5"/>
    <w:rsid w:val="00533118"/>
    <w:rPr>
      <w:rFonts w:ascii="Arial" w:hAnsi="Arial"/>
      <w:sz w:val="22"/>
      <w:lang w:val="en-GB" w:eastAsia="en-US"/>
    </w:rPr>
  </w:style>
  <w:style w:type="character" w:customStyle="1" w:styleId="Heading6Char">
    <w:name w:val="Heading 6 Char"/>
    <w:basedOn w:val="DefaultParagraphFont"/>
    <w:link w:val="Heading6"/>
    <w:rsid w:val="00533118"/>
    <w:rPr>
      <w:rFonts w:ascii="Arial" w:hAnsi="Arial"/>
      <w:lang w:val="en-GB" w:eastAsia="en-US"/>
    </w:rPr>
  </w:style>
  <w:style w:type="character" w:customStyle="1" w:styleId="EXCar">
    <w:name w:val="EX Car"/>
    <w:locked/>
    <w:rsid w:val="004E5468"/>
    <w:rPr>
      <w:rFonts w:ascii="Times New Roman" w:hAnsi="Times New Roman"/>
      <w:lang w:val="en-GB" w:eastAsia="en-US"/>
    </w:rPr>
  </w:style>
  <w:style w:type="paragraph" w:customStyle="1" w:styleId="code">
    <w:name w:val="code"/>
    <w:basedOn w:val="Normal"/>
    <w:rsid w:val="004E5468"/>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Heading3"/>
    <w:link w:val="StyleHeading3h3CourierNewChar"/>
    <w:rsid w:val="004E5468"/>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4E5468"/>
    <w:rPr>
      <w:rFonts w:ascii="Courier New" w:eastAsia="Times New Roman" w:hAnsi="Courier New"/>
      <w:sz w:val="28"/>
      <w:lang w:val="en-GB" w:eastAsia="en-US"/>
    </w:rPr>
  </w:style>
  <w:style w:type="paragraph" w:customStyle="1" w:styleId="TAJ">
    <w:name w:val="TAJ"/>
    <w:basedOn w:val="TH"/>
    <w:rsid w:val="004E5468"/>
    <w:rPr>
      <w:rFonts w:eastAsia="SimSun"/>
    </w:rPr>
  </w:style>
  <w:style w:type="paragraph" w:customStyle="1" w:styleId="INDENT1">
    <w:name w:val="INDENT1"/>
    <w:basedOn w:val="Normal"/>
    <w:rsid w:val="004E5468"/>
    <w:pPr>
      <w:ind w:left="851"/>
    </w:pPr>
    <w:rPr>
      <w:rFonts w:eastAsia="SimSun"/>
    </w:rPr>
  </w:style>
  <w:style w:type="paragraph" w:customStyle="1" w:styleId="INDENT2">
    <w:name w:val="INDENT2"/>
    <w:basedOn w:val="Normal"/>
    <w:rsid w:val="004E5468"/>
    <w:pPr>
      <w:ind w:left="1135" w:hanging="284"/>
    </w:pPr>
    <w:rPr>
      <w:rFonts w:eastAsia="SimSun"/>
    </w:rPr>
  </w:style>
  <w:style w:type="paragraph" w:customStyle="1" w:styleId="INDENT3">
    <w:name w:val="INDENT3"/>
    <w:basedOn w:val="Normal"/>
    <w:rsid w:val="004E5468"/>
    <w:pPr>
      <w:ind w:left="1701" w:hanging="567"/>
    </w:pPr>
    <w:rPr>
      <w:rFonts w:eastAsia="SimSun"/>
    </w:rPr>
  </w:style>
  <w:style w:type="paragraph" w:customStyle="1" w:styleId="FigureTitle">
    <w:name w:val="Figure_Title"/>
    <w:basedOn w:val="Normal"/>
    <w:next w:val="Normal"/>
    <w:rsid w:val="004E5468"/>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4E5468"/>
    <w:pPr>
      <w:keepNext/>
      <w:keepLines/>
    </w:pPr>
    <w:rPr>
      <w:rFonts w:eastAsia="SimSun"/>
      <w:b/>
    </w:rPr>
  </w:style>
  <w:style w:type="paragraph" w:customStyle="1" w:styleId="enumlev2">
    <w:name w:val="enumlev2"/>
    <w:basedOn w:val="Normal"/>
    <w:rsid w:val="004E5468"/>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4E5468"/>
    <w:pPr>
      <w:keepNext/>
      <w:keepLines/>
      <w:spacing w:before="240"/>
      <w:ind w:left="1418"/>
    </w:pPr>
    <w:rPr>
      <w:rFonts w:ascii="Arial" w:eastAsia="SimSun" w:hAnsi="Arial"/>
      <w:b/>
      <w:sz w:val="36"/>
      <w:lang w:val="en-US"/>
    </w:rPr>
  </w:style>
  <w:style w:type="paragraph" w:customStyle="1" w:styleId="Guidance">
    <w:name w:val="Guidance"/>
    <w:basedOn w:val="Normal"/>
    <w:rsid w:val="004E5468"/>
    <w:rPr>
      <w:rFonts w:eastAsia="SimSun"/>
      <w:i/>
      <w:color w:val="0000FF"/>
    </w:rPr>
  </w:style>
  <w:style w:type="paragraph" w:customStyle="1" w:styleId="CharCharCharCharCharChar1CharCharCharCharCharChar">
    <w:name w:val="Char Char Char Char Char Char1 Char Char Char Char Char Char"/>
    <w:autoRedefine/>
    <w:semiHidden/>
    <w:rsid w:val="004E5468"/>
    <w:pPr>
      <w:keepNext/>
      <w:numPr>
        <w:numId w:val="6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autoRedefine/>
    <w:semiHidden/>
    <w:rsid w:val="004E54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E5468"/>
    <w:pPr>
      <w:spacing w:after="160" w:line="240" w:lineRule="exact"/>
    </w:pPr>
    <w:rPr>
      <w:rFonts w:ascii="Arial" w:eastAsia="SimSun" w:hAnsi="Arial"/>
      <w:szCs w:val="22"/>
      <w:lang w:val="en-US"/>
    </w:rPr>
  </w:style>
  <w:style w:type="paragraph" w:customStyle="1" w:styleId="tal0">
    <w:name w:val="tal"/>
    <w:basedOn w:val="Normal"/>
    <w:rsid w:val="004E5468"/>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E5468"/>
    <w:pPr>
      <w:spacing w:before="100" w:beforeAutospacing="1" w:after="100" w:afterAutospacing="1"/>
    </w:pPr>
    <w:rPr>
      <w:rFonts w:eastAsia="SimSun"/>
      <w:sz w:val="24"/>
      <w:szCs w:val="24"/>
      <w:lang w:val="de-DE" w:eastAsia="de-DE"/>
    </w:rPr>
  </w:style>
  <w:style w:type="character" w:customStyle="1" w:styleId="street-address">
    <w:name w:val="street-address"/>
    <w:rsid w:val="004E5468"/>
  </w:style>
  <w:style w:type="character" w:customStyle="1" w:styleId="locality">
    <w:name w:val="locality"/>
    <w:rsid w:val="004E5468"/>
  </w:style>
  <w:style w:type="character" w:customStyle="1" w:styleId="region">
    <w:name w:val="region"/>
    <w:rsid w:val="004E5468"/>
  </w:style>
  <w:style w:type="character" w:customStyle="1" w:styleId="postal-code">
    <w:name w:val="postal-code"/>
    <w:rsid w:val="004E5468"/>
  </w:style>
  <w:style w:type="character" w:customStyle="1" w:styleId="country-name">
    <w:name w:val="country-name"/>
    <w:rsid w:val="004E5468"/>
  </w:style>
  <w:style w:type="character" w:styleId="Strong">
    <w:name w:val="Strong"/>
    <w:uiPriority w:val="22"/>
    <w:qFormat/>
    <w:rsid w:val="004E5468"/>
    <w:rPr>
      <w:b/>
      <w:bCs/>
    </w:rPr>
  </w:style>
  <w:style w:type="paragraph" w:customStyle="1" w:styleId="Reference">
    <w:name w:val="Reference"/>
    <w:basedOn w:val="Normal"/>
    <w:rsid w:val="004E5468"/>
    <w:pPr>
      <w:tabs>
        <w:tab w:val="left" w:pos="851"/>
      </w:tabs>
      <w:ind w:left="851" w:hanging="851"/>
    </w:pPr>
    <w:rPr>
      <w:rFonts w:eastAsia="SimSun"/>
    </w:rPr>
  </w:style>
  <w:style w:type="character" w:customStyle="1" w:styleId="NOChar">
    <w:name w:val="NO Char"/>
    <w:link w:val="NO"/>
    <w:qFormat/>
    <w:rsid w:val="004E5468"/>
    <w:rPr>
      <w:rFonts w:ascii="Times New Roman" w:hAnsi="Times New Roman"/>
      <w:lang w:val="en-GB" w:eastAsia="en-US"/>
    </w:rPr>
  </w:style>
  <w:style w:type="character" w:customStyle="1" w:styleId="B1Char1">
    <w:name w:val="B1 Char1"/>
    <w:qFormat/>
    <w:rsid w:val="004E546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741796">
      <w:bodyDiv w:val="1"/>
      <w:marLeft w:val="0"/>
      <w:marRight w:val="0"/>
      <w:marTop w:val="0"/>
      <w:marBottom w:val="0"/>
      <w:divBdr>
        <w:top w:val="none" w:sz="0" w:space="0" w:color="auto"/>
        <w:left w:val="none" w:sz="0" w:space="0" w:color="auto"/>
        <w:bottom w:val="none" w:sz="0" w:space="0" w:color="auto"/>
        <w:right w:val="none" w:sz="0" w:space="0" w:color="auto"/>
      </w:divBdr>
    </w:div>
    <w:div w:id="1049494011">
      <w:bodyDiv w:val="1"/>
      <w:marLeft w:val="0"/>
      <w:marRight w:val="0"/>
      <w:marTop w:val="0"/>
      <w:marBottom w:val="0"/>
      <w:divBdr>
        <w:top w:val="none" w:sz="0" w:space="0" w:color="auto"/>
        <w:left w:val="none" w:sz="0" w:space="0" w:color="auto"/>
        <w:bottom w:val="none" w:sz="0" w:space="0" w:color="auto"/>
        <w:right w:val="none" w:sz="0" w:space="0" w:color="auto"/>
      </w:divBdr>
    </w:div>
    <w:div w:id="1092362413">
      <w:bodyDiv w:val="1"/>
      <w:marLeft w:val="0"/>
      <w:marRight w:val="0"/>
      <w:marTop w:val="0"/>
      <w:marBottom w:val="0"/>
      <w:divBdr>
        <w:top w:val="none" w:sz="0" w:space="0" w:color="auto"/>
        <w:left w:val="none" w:sz="0" w:space="0" w:color="auto"/>
        <w:bottom w:val="none" w:sz="0" w:space="0" w:color="auto"/>
        <w:right w:val="none" w:sz="0" w:space="0" w:color="auto"/>
      </w:divBdr>
    </w:div>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 w:id="2138720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1" ma:contentTypeDescription="Create a new document." ma:contentTypeScope="" ma:versionID="250a5440f1d5d6b17e6557746e753555">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c36964d25f89ad4c7f582c2d4dae05b4"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1BDB9-0806-4190-A48A-4B5D65AF7D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22BF8-42DE-4B10-9EE1-EEE944888C1F}">
  <ds:schemaRefs>
    <ds:schemaRef ds:uri="http://schemas.microsoft.com/sharepoint/v3/contenttype/forms"/>
  </ds:schemaRefs>
</ds:datastoreItem>
</file>

<file path=customXml/itemProps3.xml><?xml version="1.0" encoding="utf-8"?>
<ds:datastoreItem xmlns:ds="http://schemas.openxmlformats.org/officeDocument/2006/customXml" ds:itemID="{BEC89C66-6960-4278-AE01-F05F5487C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8A220A-CFF7-405E-9009-739FBA197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2784</Words>
  <Characters>15869</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Ericsson User 5</cp:lastModifiedBy>
  <cp:revision>23</cp:revision>
  <cp:lastPrinted>2019-04-01T08:01:00Z</cp:lastPrinted>
  <dcterms:created xsi:type="dcterms:W3CDTF">2019-11-08T09:55:00Z</dcterms:created>
  <dcterms:modified xsi:type="dcterms:W3CDTF">2019-11-08T18:57:00Z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(3)GHjwzvpnCnQWUJtrsO6xMUHaVA/1s/mEkkmY/Vpgsi1bhDscZSDF6ewHudF9R6RIORqZ0HtC
4HbVolPDtoMfCsI0vq0TtQ7P+Xt9D5R4biLrFJvKmiixI5QAYMt+DYamUdsgHXv4789PfxHE
EtGwy8+rwyu+Iu1kRZdajAw1Hx4trPRHcZ+Grt5+1Sj4RL7YyCj/Cc5AUxVS23yK8iNyxiW4
JDG33Cwfmh3AmJg4qH</vt:lpwstr>
  </property>
  <property fmtid="{D5CDD505-2E9C-101B-9397-08002B2CF9AE}" pid="22" name="_2015_ms_pID_7253431">
    <vt:lpwstr>BjhCOFsMCjWe33+EDFgW+LGgGaC9Q/y2wiSlDb8vqhEoZhJv3yJ4/H
WogA3mhi1K2NGiSL2k95nNHLOveNvgbyoL/9SgiUOxhhGj7oig+rQ7GPTIRorCgODDk49duv
VkIYMYzlraScATKYeTSzoWSCOFmZy03H0vKuTZlj+jXkzV6ikWWA3kYSGozEEMhhj/SXfMm+
P6/+VXz4G06lA/fJYlIfk4v3mJQsxuNfaGBc</vt:lpwstr>
  </property>
  <property fmtid="{D5CDD505-2E9C-101B-9397-08002B2CF9AE}" pid="23" name="_2015_ms_pID_7253432">
    <vt:lpwstr>My7dXlCeWtiWbtDLJXIt2+M=</vt:lpwstr>
  </property>
  <property fmtid="{D5CDD505-2E9C-101B-9397-08002B2CF9AE}" pid="24" name="TitusGUID">
    <vt:lpwstr>8d92039d-d2a6-4593-a969-b9da04176a8f</vt:lpwstr>
  </property>
  <property fmtid="{D5CDD505-2E9C-101B-9397-08002B2CF9AE}" pid="25" name="CTP_TimeStamp">
    <vt:lpwstr>2019-07-02 17:04:53Z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1562201094</vt:lpwstr>
  </property>
  <property fmtid="{D5CDD505-2E9C-101B-9397-08002B2CF9AE}" pid="34" name="ContentTypeId">
    <vt:lpwstr>0x01010038CFD7BCCB11654597752DB982821F90</vt:lpwstr>
  </property>
</Properties>
</file>